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286" w:rsidRPr="00884FF2" w:rsidRDefault="00554DB9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 w:rsidRPr="00884FF2"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286" w:rsidRPr="00884FF2" w:rsidRDefault="00AB7286" w:rsidP="00AB7286">
      <w:pPr>
        <w:rPr>
          <w:lang w:val="en-US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Ханты-Мансийский автономный округ-Югра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муниципальное образование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городской округ город Пыть-Ях</w:t>
      </w:r>
    </w:p>
    <w:p w:rsidR="00AB7286" w:rsidRPr="00884FF2" w:rsidRDefault="00AB7286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884FF2">
        <w:rPr>
          <w:rFonts w:ascii="Times New Roman" w:hAnsi="Times New Roman"/>
          <w:sz w:val="36"/>
          <w:szCs w:val="36"/>
        </w:rPr>
        <w:t>АДМИНИСТРАЦИЯ ГОРОДА</w:t>
      </w:r>
    </w:p>
    <w:p w:rsidR="00AB7286" w:rsidRPr="00884FF2" w:rsidRDefault="00AB7286" w:rsidP="00AB7286">
      <w:pPr>
        <w:jc w:val="center"/>
        <w:rPr>
          <w:sz w:val="36"/>
          <w:szCs w:val="36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Р А С П О Р Я Ж Е Н И Е</w:t>
      </w:r>
    </w:p>
    <w:p w:rsidR="009C002B" w:rsidRPr="00884FF2" w:rsidRDefault="009C002B" w:rsidP="00E709BD">
      <w:pPr>
        <w:pStyle w:val="a6"/>
        <w:jc w:val="both"/>
        <w:rPr>
          <w:b w:val="0"/>
          <w:sz w:val="28"/>
          <w:szCs w:val="28"/>
        </w:rPr>
      </w:pPr>
    </w:p>
    <w:p w:rsidR="00E626B1" w:rsidRPr="00884FF2" w:rsidRDefault="009B631E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19.08.2020</w:t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>№ 1484-ра</w:t>
      </w:r>
    </w:p>
    <w:p w:rsidR="00CB0F06" w:rsidRPr="00884FF2" w:rsidRDefault="00CB0F06" w:rsidP="00E709BD">
      <w:pPr>
        <w:pStyle w:val="a6"/>
        <w:jc w:val="both"/>
        <w:rPr>
          <w:b w:val="0"/>
          <w:sz w:val="28"/>
          <w:szCs w:val="28"/>
        </w:rPr>
      </w:pP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О</w:t>
      </w:r>
      <w:r w:rsidR="00BC4AB1">
        <w:rPr>
          <w:b w:val="0"/>
          <w:sz w:val="28"/>
          <w:szCs w:val="28"/>
        </w:rPr>
        <w:t xml:space="preserve"> </w:t>
      </w:r>
      <w:r w:rsidR="00053975" w:rsidRPr="00884FF2">
        <w:rPr>
          <w:b w:val="0"/>
          <w:sz w:val="28"/>
          <w:szCs w:val="28"/>
        </w:rPr>
        <w:t>п</w:t>
      </w:r>
      <w:r w:rsidR="00BC4AB1">
        <w:rPr>
          <w:b w:val="0"/>
          <w:sz w:val="28"/>
          <w:szCs w:val="28"/>
        </w:rPr>
        <w:t>рогнозе</w:t>
      </w:r>
      <w:r w:rsidR="00053975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 xml:space="preserve">социально-экономического </w:t>
      </w: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развития муниципального образования </w:t>
      </w:r>
    </w:p>
    <w:p w:rsidR="00053975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городской округ город Пыть-Ях </w:t>
      </w:r>
    </w:p>
    <w:p w:rsidR="00053975" w:rsidRPr="00884FF2" w:rsidRDefault="00857CEB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на </w:t>
      </w:r>
      <w:r w:rsidR="00891F06" w:rsidRPr="00884FF2">
        <w:rPr>
          <w:b w:val="0"/>
          <w:sz w:val="28"/>
          <w:szCs w:val="28"/>
        </w:rPr>
        <w:t>20</w:t>
      </w:r>
      <w:r w:rsidR="0061100C">
        <w:rPr>
          <w:b w:val="0"/>
          <w:sz w:val="28"/>
          <w:szCs w:val="28"/>
        </w:rPr>
        <w:t>21</w:t>
      </w:r>
      <w:r w:rsidR="00891F06" w:rsidRPr="00884FF2">
        <w:rPr>
          <w:b w:val="0"/>
          <w:sz w:val="28"/>
          <w:szCs w:val="28"/>
        </w:rPr>
        <w:t xml:space="preserve"> год</w:t>
      </w:r>
      <w:r w:rsidR="002D0477" w:rsidRPr="00884FF2">
        <w:rPr>
          <w:b w:val="0"/>
          <w:sz w:val="28"/>
          <w:szCs w:val="28"/>
        </w:rPr>
        <w:t xml:space="preserve"> и </w:t>
      </w:r>
      <w:r w:rsidR="0061100C">
        <w:rPr>
          <w:b w:val="0"/>
          <w:sz w:val="28"/>
          <w:szCs w:val="28"/>
        </w:rPr>
        <w:t xml:space="preserve">на </w:t>
      </w:r>
      <w:r w:rsidR="00E709BD" w:rsidRPr="00884FF2">
        <w:rPr>
          <w:b w:val="0"/>
          <w:sz w:val="28"/>
          <w:szCs w:val="28"/>
        </w:rPr>
        <w:t xml:space="preserve">плановый период </w:t>
      </w:r>
    </w:p>
    <w:p w:rsidR="00E709BD" w:rsidRPr="00884FF2" w:rsidRDefault="0061100C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2022 и 2023 годов</w:t>
      </w: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BC4AB1" w:rsidRDefault="00E709BD" w:rsidP="00E709BD">
      <w:pPr>
        <w:pStyle w:val="a6"/>
        <w:spacing w:line="360" w:lineRule="auto"/>
        <w:ind w:firstLine="709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BC4AB1">
        <w:rPr>
          <w:b w:val="0"/>
          <w:sz w:val="28"/>
          <w:szCs w:val="28"/>
        </w:rPr>
        <w:t xml:space="preserve">14.07.2014 №175-па «О </w:t>
      </w:r>
      <w:r w:rsidRPr="00884FF2">
        <w:rPr>
          <w:b w:val="0"/>
          <w:sz w:val="28"/>
          <w:szCs w:val="28"/>
        </w:rPr>
        <w:t xml:space="preserve">порядке </w:t>
      </w:r>
      <w:r w:rsidR="00BC4AB1">
        <w:rPr>
          <w:b w:val="0"/>
          <w:sz w:val="28"/>
          <w:szCs w:val="28"/>
        </w:rPr>
        <w:t>составления проекта решения о бюджете муниципального образования на очередной финансовый год и плановый период»:</w:t>
      </w:r>
    </w:p>
    <w:p w:rsidR="00053975" w:rsidRPr="00884FF2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053975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216681" w:rsidRPr="00884FF2" w:rsidRDefault="00216681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E709BD" w:rsidRPr="00884FF2" w:rsidRDefault="00B15D81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Одобрить прогноз</w:t>
      </w:r>
      <w:r w:rsidR="00E709BD" w:rsidRPr="00884FF2">
        <w:rPr>
          <w:b w:val="0"/>
          <w:sz w:val="28"/>
          <w:szCs w:val="28"/>
        </w:rPr>
        <w:t xml:space="preserve"> социально-экономического развития муниципального образования город</w:t>
      </w:r>
      <w:r w:rsidR="00114E35" w:rsidRPr="00884FF2">
        <w:rPr>
          <w:b w:val="0"/>
          <w:sz w:val="28"/>
          <w:szCs w:val="28"/>
        </w:rPr>
        <w:t>ской округ город Пыть-Ях на 20</w:t>
      </w:r>
      <w:r w:rsidR="00EA2F8A">
        <w:rPr>
          <w:b w:val="0"/>
          <w:sz w:val="28"/>
          <w:szCs w:val="28"/>
        </w:rPr>
        <w:t>21</w:t>
      </w:r>
      <w:r w:rsidR="00C2585F" w:rsidRPr="00884FF2">
        <w:rPr>
          <w:b w:val="0"/>
          <w:sz w:val="28"/>
          <w:szCs w:val="28"/>
        </w:rPr>
        <w:t xml:space="preserve"> год и </w:t>
      </w:r>
      <w:r w:rsidR="00EA2F8A">
        <w:rPr>
          <w:b w:val="0"/>
          <w:sz w:val="28"/>
          <w:szCs w:val="28"/>
        </w:rPr>
        <w:t xml:space="preserve">на </w:t>
      </w:r>
      <w:r w:rsidR="00C2585F" w:rsidRPr="00884FF2">
        <w:rPr>
          <w:b w:val="0"/>
          <w:sz w:val="28"/>
          <w:szCs w:val="28"/>
        </w:rPr>
        <w:t xml:space="preserve">плановый период </w:t>
      </w:r>
      <w:r w:rsidR="00EA2F8A">
        <w:rPr>
          <w:b w:val="0"/>
          <w:sz w:val="28"/>
          <w:szCs w:val="28"/>
        </w:rPr>
        <w:t>2022 и 2023 годов</w:t>
      </w:r>
      <w:r>
        <w:rPr>
          <w:b w:val="0"/>
          <w:sz w:val="28"/>
          <w:szCs w:val="28"/>
        </w:rPr>
        <w:t>, согласно приложениям №№1,2</w:t>
      </w:r>
      <w:r w:rsidR="00E709BD" w:rsidRPr="00884FF2">
        <w:rPr>
          <w:b w:val="0"/>
          <w:sz w:val="28"/>
          <w:szCs w:val="28"/>
        </w:rPr>
        <w:t>.</w:t>
      </w:r>
    </w:p>
    <w:p w:rsidR="003E47FF" w:rsidRDefault="002824D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Управлению </w:t>
      </w:r>
      <w:r w:rsidR="003E47FF">
        <w:rPr>
          <w:b w:val="0"/>
          <w:sz w:val="28"/>
          <w:szCs w:val="28"/>
        </w:rPr>
        <w:t xml:space="preserve">по экономике (С.В. Маслак) направить прогноз </w:t>
      </w:r>
      <w:r w:rsidR="003E47FF" w:rsidRPr="00884FF2">
        <w:rPr>
          <w:b w:val="0"/>
          <w:sz w:val="28"/>
          <w:szCs w:val="28"/>
        </w:rPr>
        <w:t>социально-экономического развития муниципального образования городской округ город Пыть-Ях на 20</w:t>
      </w:r>
      <w:r w:rsidR="00E91797">
        <w:rPr>
          <w:b w:val="0"/>
          <w:sz w:val="28"/>
          <w:szCs w:val="28"/>
        </w:rPr>
        <w:t>21</w:t>
      </w:r>
      <w:r w:rsidR="003E47FF" w:rsidRPr="00884FF2">
        <w:rPr>
          <w:b w:val="0"/>
          <w:sz w:val="28"/>
          <w:szCs w:val="28"/>
        </w:rPr>
        <w:t xml:space="preserve"> год и </w:t>
      </w:r>
      <w:r w:rsidR="00E91797">
        <w:rPr>
          <w:b w:val="0"/>
          <w:sz w:val="28"/>
          <w:szCs w:val="28"/>
        </w:rPr>
        <w:t xml:space="preserve">на </w:t>
      </w:r>
      <w:r w:rsidR="003E47FF" w:rsidRPr="00884FF2">
        <w:rPr>
          <w:b w:val="0"/>
          <w:sz w:val="28"/>
          <w:szCs w:val="28"/>
        </w:rPr>
        <w:t xml:space="preserve">плановый период </w:t>
      </w:r>
      <w:r w:rsidR="00E91797">
        <w:rPr>
          <w:b w:val="0"/>
          <w:sz w:val="28"/>
          <w:szCs w:val="28"/>
        </w:rPr>
        <w:t>2022 и 2023 годов</w:t>
      </w:r>
      <w:r w:rsidR="003E47FF">
        <w:rPr>
          <w:b w:val="0"/>
          <w:sz w:val="28"/>
          <w:szCs w:val="28"/>
        </w:rPr>
        <w:t xml:space="preserve"> в Думу города одновременно с проектом бюджета на 20</w:t>
      </w:r>
      <w:r w:rsidR="0037736A">
        <w:rPr>
          <w:b w:val="0"/>
          <w:sz w:val="28"/>
          <w:szCs w:val="28"/>
        </w:rPr>
        <w:t>2</w:t>
      </w:r>
      <w:r w:rsidR="00E91797">
        <w:rPr>
          <w:b w:val="0"/>
          <w:sz w:val="28"/>
          <w:szCs w:val="28"/>
        </w:rPr>
        <w:t>1 год и плановый период 2022 и</w:t>
      </w:r>
      <w:r w:rsidR="0037736A">
        <w:rPr>
          <w:b w:val="0"/>
          <w:sz w:val="28"/>
          <w:szCs w:val="28"/>
        </w:rPr>
        <w:t xml:space="preserve"> 202</w:t>
      </w:r>
      <w:r w:rsidR="00E91797">
        <w:rPr>
          <w:b w:val="0"/>
          <w:sz w:val="28"/>
          <w:szCs w:val="28"/>
        </w:rPr>
        <w:t>3</w:t>
      </w:r>
      <w:r w:rsidR="003E47FF">
        <w:rPr>
          <w:b w:val="0"/>
          <w:sz w:val="28"/>
          <w:szCs w:val="28"/>
        </w:rPr>
        <w:t xml:space="preserve"> годов.</w:t>
      </w:r>
    </w:p>
    <w:p w:rsidR="00E709BD" w:rsidRPr="00884FF2" w:rsidRDefault="00E709B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lastRenderedPageBreak/>
        <w:t>Контроль за выполнением распоряжения возложить на</w:t>
      </w:r>
      <w:r w:rsidR="00F864C4" w:rsidRPr="00884FF2">
        <w:rPr>
          <w:b w:val="0"/>
          <w:sz w:val="28"/>
          <w:szCs w:val="28"/>
        </w:rPr>
        <w:t xml:space="preserve"> заместителя </w:t>
      </w:r>
      <w:r w:rsidR="00C2585F" w:rsidRPr="00884FF2">
        <w:rPr>
          <w:b w:val="0"/>
          <w:sz w:val="28"/>
          <w:szCs w:val="28"/>
        </w:rPr>
        <w:t>главы города</w:t>
      </w:r>
      <w:r w:rsidR="00E626B1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>– председателя к</w:t>
      </w:r>
      <w:r w:rsidR="00216681">
        <w:rPr>
          <w:b w:val="0"/>
          <w:sz w:val="28"/>
          <w:szCs w:val="28"/>
        </w:rPr>
        <w:t>омитета по финансам</w:t>
      </w:r>
      <w:r w:rsidRPr="00884FF2">
        <w:rPr>
          <w:b w:val="0"/>
          <w:sz w:val="28"/>
          <w:szCs w:val="28"/>
        </w:rPr>
        <w:t>.</w:t>
      </w:r>
    </w:p>
    <w:p w:rsidR="00E709BD" w:rsidRPr="00884FF2" w:rsidRDefault="00E709BD" w:rsidP="00053975">
      <w:pPr>
        <w:pStyle w:val="a6"/>
        <w:jc w:val="both"/>
        <w:rPr>
          <w:b w:val="0"/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003EA8" w:rsidRPr="00884FF2" w:rsidRDefault="0037736A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626B1" w:rsidRPr="00884FF2">
        <w:rPr>
          <w:sz w:val="28"/>
          <w:szCs w:val="28"/>
        </w:rPr>
        <w:t xml:space="preserve"> </w:t>
      </w:r>
      <w:r w:rsidR="00C2585F" w:rsidRPr="00884FF2">
        <w:rPr>
          <w:sz w:val="28"/>
          <w:szCs w:val="28"/>
        </w:rPr>
        <w:t>города Пыть-Яха</w:t>
      </w:r>
      <w:r w:rsidR="00C2585F" w:rsidRPr="00884FF2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Default="00AB1AA0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Pr="00884FF2" w:rsidRDefault="00A92EDF" w:rsidP="00A92EDF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№1</w:t>
      </w: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92EDF" w:rsidRPr="00884FF2" w:rsidRDefault="00A92EDF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152F85" w:rsidRDefault="0027156E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631E">
        <w:rPr>
          <w:sz w:val="28"/>
          <w:szCs w:val="28"/>
        </w:rPr>
        <w:t>от 19.08.2020 № 1484-ра</w:t>
      </w:r>
    </w:p>
    <w:p w:rsidR="00152F85" w:rsidRDefault="00152F85" w:rsidP="00003EA8">
      <w:pPr>
        <w:pStyle w:val="a5"/>
        <w:rPr>
          <w:sz w:val="28"/>
          <w:szCs w:val="28"/>
        </w:rPr>
      </w:pP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Прогноз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 социально-экономического развития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муниципального образования городской округ город Пыть-Ях </w:t>
      </w:r>
    </w:p>
    <w:p w:rsidR="005A6EBC" w:rsidRPr="00216681" w:rsidRDefault="00841758" w:rsidP="005A6EB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2021</w:t>
      </w:r>
      <w:r w:rsidR="005A6EBC" w:rsidRPr="00216681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="005A6EBC" w:rsidRPr="00216681">
        <w:rPr>
          <w:sz w:val="28"/>
          <w:szCs w:val="28"/>
        </w:rPr>
        <w:t xml:space="preserve"> плановый период </w:t>
      </w:r>
      <w:r>
        <w:rPr>
          <w:sz w:val="28"/>
          <w:szCs w:val="28"/>
        </w:rPr>
        <w:t>2022 и 2023 годов</w:t>
      </w: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841758" w:rsidRDefault="00841758" w:rsidP="00216681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5A6EBC" w:rsidP="00841758">
      <w:pPr>
        <w:pStyle w:val="a6"/>
        <w:spacing w:line="360" w:lineRule="auto"/>
        <w:jc w:val="both"/>
        <w:rPr>
          <w:b w:val="0"/>
          <w:sz w:val="28"/>
          <w:szCs w:val="28"/>
        </w:rPr>
      </w:pPr>
      <w:r w:rsidRPr="00216681">
        <w:rPr>
          <w:sz w:val="28"/>
          <w:szCs w:val="28"/>
        </w:rPr>
        <w:tab/>
      </w:r>
      <w:bookmarkStart w:id="0" w:name="_Toc136336773"/>
      <w:r w:rsidR="00841758" w:rsidRPr="00841758">
        <w:rPr>
          <w:b w:val="0"/>
          <w:sz w:val="28"/>
          <w:szCs w:val="28"/>
        </w:rPr>
        <w:t xml:space="preserve">Прогноз социально-экономического развития муниципального образования городской округ город Пыть-Ях на 2021 год и плановый период 2022 и 2023 годов 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841758" w:rsidRPr="00841758" w:rsidRDefault="00841758" w:rsidP="00841758">
      <w:pPr>
        <w:tabs>
          <w:tab w:val="left" w:pos="284"/>
          <w:tab w:val="left" w:pos="709"/>
        </w:tabs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  <w:r w:rsidRPr="00841758">
        <w:rPr>
          <w:sz w:val="28"/>
          <w:szCs w:val="28"/>
        </w:rPr>
        <w:tab/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Показатели отчетного и прогнозируемого периодов основаны на статистической информации за 2019 год, за 1 полугодие 2020 года, обобщения материалов структурных подразделений администрации города, организаций и </w:t>
      </w:r>
      <w:r w:rsidRPr="00841758">
        <w:rPr>
          <w:sz w:val="28"/>
          <w:szCs w:val="28"/>
        </w:rPr>
        <w:lastRenderedPageBreak/>
        <w:t>предприятий, зарегистрированных и осуществляющих свою деятельность на территории города.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  <w:bookmarkEnd w:id="0"/>
      <w:r w:rsidRPr="00841758">
        <w:rPr>
          <w:sz w:val="28"/>
          <w:szCs w:val="28"/>
        </w:rPr>
        <w:t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2023 года, индексы-дефляторы, показатели инфляции Российской Федерации и исходные условия для формирования базового варианта развития экономики на период до 2023 года.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Прогноз социально-экономического развития города Пыть-Ях на 2021 год и плановый период до 2023 года выполнен в двух вариантах, первый вариант - консервативный, второй вариант - базовый.</w:t>
      </w:r>
    </w:p>
    <w:p w:rsidR="00841758" w:rsidRPr="00841758" w:rsidRDefault="00841758" w:rsidP="00841758">
      <w:pPr>
        <w:tabs>
          <w:tab w:val="left" w:pos="6015"/>
        </w:tabs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Общая оценка социально-экономической ситуации</w:t>
      </w: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в муниципальном образовании за отчетный период.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567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Основными показателями достигнутого уровня социально-экономического положения муниципального образования городской округ город Пыть-Ях, благодаря тенденциям макроэкономической устойчивости, сложившейся в Ханты-Мансийском автономном округе – Югре, являются: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9"/>
        <w:gridCol w:w="1408"/>
        <w:gridCol w:w="2051"/>
      </w:tblGrid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2019 год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2020 год </w:t>
            </w:r>
          </w:p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(оценка)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промышленного производства (В</w:t>
            </w:r>
            <w:r w:rsidRPr="00841758">
              <w:rPr>
                <w:bCs/>
                <w:sz w:val="28"/>
                <w:szCs w:val="28"/>
                <w:lang w:val="en-US"/>
              </w:rPr>
              <w:t>CDE</w:t>
            </w:r>
            <w:r w:rsidRPr="00841758">
              <w:rPr>
                <w:bCs/>
                <w:sz w:val="28"/>
                <w:szCs w:val="28"/>
              </w:rPr>
              <w:t xml:space="preserve">),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21,03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19,73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238,23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247,11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1,45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1,52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Ввод в действие жилых домов, </w:t>
            </w:r>
            <w:proofErr w:type="spellStart"/>
            <w:r w:rsidRPr="00841758">
              <w:rPr>
                <w:bCs/>
                <w:sz w:val="28"/>
                <w:szCs w:val="28"/>
              </w:rPr>
              <w:t>кв.м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42,48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30,00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Инвестиции в основной капитал,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2,06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1,84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Оборот розничной торговли,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3,21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3,32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Объем платных услуг населению,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0,42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0,44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lastRenderedPageBreak/>
              <w:t xml:space="preserve">Оборот малых и средних предприятий, включая </w:t>
            </w:r>
            <w:proofErr w:type="spellStart"/>
            <w:r w:rsidRPr="00841758">
              <w:rPr>
                <w:sz w:val="28"/>
                <w:szCs w:val="28"/>
              </w:rPr>
              <w:t>микропредприятия</w:t>
            </w:r>
            <w:proofErr w:type="spellEnd"/>
            <w:r w:rsidRPr="00841758">
              <w:rPr>
                <w:sz w:val="28"/>
                <w:szCs w:val="28"/>
              </w:rPr>
              <w:t xml:space="preserve">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>5,30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>5,30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Реальные располагаемые денежные доходы, %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100,5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98,50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Среднемесячная заработная плата, рублей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68 225,7</w:t>
            </w:r>
          </w:p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67 884,6</w:t>
            </w:r>
          </w:p>
        </w:tc>
      </w:tr>
    </w:tbl>
    <w:p w:rsidR="00841758" w:rsidRPr="00841758" w:rsidRDefault="00841758" w:rsidP="00841758">
      <w:pPr>
        <w:spacing w:line="360" w:lineRule="auto"/>
        <w:ind w:firstLine="720"/>
        <w:jc w:val="both"/>
        <w:rPr>
          <w:sz w:val="26"/>
          <w:szCs w:val="26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Промышленное производство</w:t>
      </w:r>
    </w:p>
    <w:p w:rsid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При разработке прогноза были учтены особенности сложившейся структуры и объемов отгрузки промышленного производства в 2019 году. Оценка ожидаемых объемов отгруженных товаров в 2020 году осуществлена на основании статистических данных и сложившейся ситуации в стране в целом.</w:t>
      </w:r>
    </w:p>
    <w:p w:rsidR="00841758" w:rsidRPr="00841758" w:rsidRDefault="00841758" w:rsidP="00841758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 xml:space="preserve">За 2019 год предприятиями промышленности отгружено товаров собственного производства на сумму 21,03 млрд. руб., что составляет 70% от общегородского выпуска товаров и услуг за год (30,02 млрд. руб.). </w:t>
      </w:r>
    </w:p>
    <w:p w:rsidR="00841758" w:rsidRPr="00841758" w:rsidRDefault="00841758" w:rsidP="00841758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В 2020 году планируется производство товаров и услуг промышленного производства на 19,73 млрд. руб. (индекс промышленного производства – 92,16%), к 2023 году прогнозируется 23,08 млрд. руб. (индекс 99,97%) по базовому варианту, в том числе по основным направлениям: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добыча полезных ископаемых – индекс производства 96,6%; к 2023 году – 99,81%;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обрабатывающие производства - индекс производства 97,75%; к 2023 году –100,19%;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обеспечение электрической энергией, газом и паром; кондиционирование воздуха -индекс производства 99,81%; к 2023 году – 100,0%;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водоснабжение; водоотведение, организация сбора утилизации отходов, деятельность по ликвидации загрязнений - индекс производства 100,96%; к 2023 году – 100,0%.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Cs/>
          <w:spacing w:val="4"/>
          <w:position w:val="-2"/>
          <w:sz w:val="28"/>
          <w:szCs w:val="28"/>
        </w:rPr>
      </w:pPr>
      <w:r w:rsidRPr="00841758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841758">
        <w:rPr>
          <w:bCs/>
          <w:spacing w:val="4"/>
          <w:position w:val="-2"/>
          <w:sz w:val="28"/>
          <w:szCs w:val="28"/>
        </w:rPr>
        <w:t>«Южно-Балыкский ГПЗ» филиал</w:t>
      </w:r>
      <w:r w:rsidRPr="00841758">
        <w:rPr>
          <w:bCs/>
          <w:sz w:val="28"/>
          <w:szCs w:val="28"/>
        </w:rPr>
        <w:t xml:space="preserve"> АО «СибурТюменьГаз». </w:t>
      </w:r>
      <w:r w:rsidRPr="00841758">
        <w:rPr>
          <w:bCs/>
          <w:spacing w:val="4"/>
          <w:position w:val="-2"/>
          <w:sz w:val="28"/>
          <w:szCs w:val="28"/>
        </w:rPr>
        <w:t xml:space="preserve">Основным видом деятельности является переработка попутного нефтяного газа нефтяных месторождений ООО </w:t>
      </w:r>
      <w:r w:rsidRPr="00841758">
        <w:rPr>
          <w:bCs/>
          <w:spacing w:val="4"/>
          <w:position w:val="-2"/>
          <w:sz w:val="28"/>
          <w:szCs w:val="28"/>
        </w:rPr>
        <w:lastRenderedPageBreak/>
        <w:t xml:space="preserve">«Роснефть-Юганскнефтегаз» с максимальным извлечением целевых углеводородов, являющихся основным сырьем для ПАО «СИБУР Холдинг».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841758">
        <w:rPr>
          <w:sz w:val="28"/>
          <w:szCs w:val="28"/>
        </w:rPr>
        <w:t xml:space="preserve"> в 2019 году переработано 3,3 млрд. </w:t>
      </w:r>
      <w:proofErr w:type="spellStart"/>
      <w:r w:rsidRPr="00841758">
        <w:rPr>
          <w:sz w:val="28"/>
          <w:szCs w:val="28"/>
        </w:rPr>
        <w:t>куб.м</w:t>
      </w:r>
      <w:proofErr w:type="spellEnd"/>
      <w:r w:rsidRPr="00841758">
        <w:rPr>
          <w:sz w:val="28"/>
          <w:szCs w:val="28"/>
        </w:rPr>
        <w:t xml:space="preserve">. (100,1% к 2018 году), увеличение выработки сухого газа связано с увеличением поставки попутного нефтяного газа.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предоставление прочих услуг, связанных с добычей нефти и газа.  За 2019 год предприятием по основному виду деятельности оказано услуг на сумму 996,9 млн. руб. (80% к 2018 году).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</w:t>
      </w:r>
      <w:proofErr w:type="spellStart"/>
      <w:r w:rsidRPr="00841758">
        <w:rPr>
          <w:sz w:val="28"/>
          <w:szCs w:val="28"/>
        </w:rPr>
        <w:t>Юганск</w:t>
      </w:r>
      <w:proofErr w:type="spellEnd"/>
      <w:r w:rsidRPr="00841758">
        <w:rPr>
          <w:sz w:val="28"/>
          <w:szCs w:val="28"/>
        </w:rPr>
        <w:t xml:space="preserve"> Профит – Центр», ООО «Арсенал» и другие предприятия).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- 99, 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По разделу «О</w:t>
      </w:r>
      <w:r w:rsidRPr="00841758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841758">
        <w:rPr>
          <w:sz w:val="28"/>
          <w:szCs w:val="28"/>
        </w:rPr>
        <w:t xml:space="preserve">ОАО «Тюменская энергосбытовая компания», ОАО «ЮТЭК - Региональные сети», МУП «Управление городского хозяйства».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За 2019 год всего потреблено 149,5 млн. кВт. час. электроэнергии (96,1% к 2018 году). К 2023 году объем потребления электроэнергии снизится на 0,6%, потребление составит на уровне 148,58 млн. </w:t>
      </w:r>
      <w:proofErr w:type="spellStart"/>
      <w:r w:rsidRPr="00841758">
        <w:rPr>
          <w:sz w:val="28"/>
          <w:szCs w:val="28"/>
        </w:rPr>
        <w:t>кВт.час</w:t>
      </w:r>
      <w:proofErr w:type="spellEnd"/>
      <w:r w:rsidRPr="00841758">
        <w:rPr>
          <w:sz w:val="28"/>
          <w:szCs w:val="28"/>
        </w:rPr>
        <w:t>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kern w:val="28"/>
          <w:sz w:val="28"/>
          <w:szCs w:val="28"/>
        </w:rPr>
        <w:t>Инвестиции</w:t>
      </w:r>
    </w:p>
    <w:p w:rsidR="00841758" w:rsidRPr="00841758" w:rsidRDefault="00841758" w:rsidP="00841758">
      <w:pPr>
        <w:tabs>
          <w:tab w:val="left" w:pos="709"/>
        </w:tabs>
        <w:spacing w:line="360" w:lineRule="auto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Капитал инвестиций города Пыть-Яха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2019 год составил 2 056,61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 за 2019 год составил 1 713,84 млн. руб. (снижение на 14,7% в действующих и на 60,4% в сопоставимых ценах относительно 2018 года).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Снижение роста объема инвестиций обусловлено завершением реализации в декабре 2018 года АО «СибурТюменьГаз» крупного инвестиционного проекта: «Установка глубокой очистки ШФЛУ».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Источниками финансирования инвестиций в основной капитал в 2019 году в большей части стали собственные средства (93,2%), доля привлеченных средств составила 6,8%, из которых 98,9% - средства бюджетов всех уровней. 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2018-2022 гг., составляет 398,94 </w:t>
      </w:r>
      <w:proofErr w:type="spellStart"/>
      <w:r w:rsidRPr="00841758">
        <w:rPr>
          <w:sz w:val="28"/>
          <w:szCs w:val="28"/>
        </w:rPr>
        <w:t>млн.руб</w:t>
      </w:r>
      <w:proofErr w:type="spellEnd"/>
      <w:r w:rsidRPr="00841758">
        <w:rPr>
          <w:sz w:val="28"/>
          <w:szCs w:val="28"/>
        </w:rPr>
        <w:t xml:space="preserve">., который предусматривает новое строительство 8 объектов и </w:t>
      </w:r>
      <w:r w:rsidRPr="00841758">
        <w:rPr>
          <w:sz w:val="28"/>
          <w:szCs w:val="28"/>
        </w:rPr>
        <w:lastRenderedPageBreak/>
        <w:t xml:space="preserve">техническое перевооружение (реконструкцию) 14 объектов. За 2018 год инвестировано всего 63,7 млн. рублей. 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2020 году, по оценке, объем инвестиций в основной капитал за счет всех источников финансирования по полному кругу предприятий ожидается в сумме          1 842,72 млн. руб., к 2019 году в сопоставимых ценах составит 86,8%. К 2023 году объем инвестиций достигнет 2 169,96 </w:t>
      </w:r>
      <w:proofErr w:type="spellStart"/>
      <w:r w:rsidRPr="00841758">
        <w:rPr>
          <w:sz w:val="28"/>
          <w:szCs w:val="28"/>
        </w:rPr>
        <w:t>млн.руб</w:t>
      </w:r>
      <w:proofErr w:type="spellEnd"/>
      <w:r w:rsidRPr="00841758">
        <w:rPr>
          <w:sz w:val="28"/>
          <w:szCs w:val="28"/>
        </w:rPr>
        <w:t>. (по базовому варианту), темп роста по отношению к 2019 году - 105,5%. Как и в предыдущие периоды, основную долю инвестиций будут составлять собственные средства предприятий (организаций).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/>
          <w:sz w:val="28"/>
          <w:szCs w:val="28"/>
        </w:rPr>
        <w:tab/>
      </w:r>
      <w:proofErr w:type="gramStart"/>
      <w:r w:rsidRPr="00841758">
        <w:rPr>
          <w:sz w:val="28"/>
          <w:szCs w:val="28"/>
        </w:rPr>
        <w:t>В соответствии с градостроительными планом</w:t>
      </w:r>
      <w:proofErr w:type="gramEnd"/>
      <w:r w:rsidRPr="00841758">
        <w:rPr>
          <w:sz w:val="28"/>
          <w:szCs w:val="28"/>
        </w:rPr>
        <w:t xml:space="preserve"> города Пыть-Яха, в микрорайоне №1 «Центральный» в рамках комплексной застройки территории, ОАО «Дорожно-строительной компанией «АВТОБАН» завершено строительство школы-сада на 550 мест. Рядом с образовательным учреждением, возводятся 3 многоквартирных дома. Застройщиком является ООО «УК «Центр Менеджмент» Д.У. ЗПИФ комбинированным «СПС Югория».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прогнозируемом периоде 2020-2023гг планируется инвестирование следующих направлений экономической деятельности города: 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образование и спорт: ведутся подготовительные работы по строительству школы на 1000 мест (инвестор не определен), спортивно-досугового комплекса (инвестор ООО «РН-Юганскнефтегаз»);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жилищно-коммунальная сфера: ведутся подготовительные работы по передаче объектов тепло-водоснабжения и водоотведения в концессию; ведутся проектные работы по реконструкции объектов коммунального комплекса «ВОС-3», «ВОС-1 (2 очередь)» в рамках Адресной инвестиционной программы Ханты-Мансийского автономного округа-Югры на 2020 год и на плановый период 2021 и 2022 годов, строительство КНС в мкр. 6 «Пионерный» (инвестор не определен);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- транспортная система: ведутся подготовительные работы по реконструкции железнодорожного вокзала (инвестор ОАО «Российские железные дороги»), строительство автомобильной дороги по ул. Православная к больничному комплексу с </w:t>
      </w:r>
      <w:proofErr w:type="spellStart"/>
      <w:r w:rsidRPr="00841758">
        <w:rPr>
          <w:sz w:val="28"/>
          <w:szCs w:val="28"/>
        </w:rPr>
        <w:t>закольцовкой</w:t>
      </w:r>
      <w:proofErr w:type="spellEnd"/>
      <w:r w:rsidRPr="00841758">
        <w:rPr>
          <w:sz w:val="28"/>
          <w:szCs w:val="28"/>
        </w:rPr>
        <w:t xml:space="preserve"> к п. Горка (инвестор не определен).</w:t>
      </w:r>
    </w:p>
    <w:p w:rsidR="00841758" w:rsidRPr="00841758" w:rsidRDefault="00841758" w:rsidP="00841758">
      <w:pPr>
        <w:tabs>
          <w:tab w:val="num" w:pos="540"/>
        </w:tabs>
        <w:spacing w:line="360" w:lineRule="auto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lastRenderedPageBreak/>
        <w:tab/>
      </w:r>
      <w:r w:rsidRPr="00841758">
        <w:rPr>
          <w:bCs/>
          <w:sz w:val="28"/>
          <w:szCs w:val="28"/>
        </w:rPr>
        <w:t xml:space="preserve"> </w:t>
      </w:r>
      <w:r w:rsidRPr="00841758">
        <w:rPr>
          <w:bCs/>
          <w:sz w:val="28"/>
          <w:szCs w:val="28"/>
        </w:rPr>
        <w:tab/>
        <w:t xml:space="preserve">Основным фактором, определяющим изменения динамического развития инвестиций города, является завершение реализации масштабных промышленных инвестиционных проектов, продолжение реализации проектов социальной сферы и коммунального хозяйства. </w:t>
      </w:r>
    </w:p>
    <w:p w:rsidR="00841758" w:rsidRPr="00841758" w:rsidRDefault="00841758" w:rsidP="00841758">
      <w:pPr>
        <w:spacing w:line="360" w:lineRule="auto"/>
        <w:rPr>
          <w:sz w:val="28"/>
          <w:szCs w:val="28"/>
        </w:rPr>
      </w:pP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540"/>
        <w:jc w:val="center"/>
        <w:rPr>
          <w:sz w:val="28"/>
          <w:szCs w:val="28"/>
          <w:shd w:val="clear" w:color="auto" w:fill="FFFFFF"/>
        </w:rPr>
      </w:pPr>
      <w:r w:rsidRPr="00841758">
        <w:rPr>
          <w:sz w:val="28"/>
          <w:szCs w:val="28"/>
        </w:rPr>
        <w:t>Строительство</w:t>
      </w:r>
    </w:p>
    <w:p w:rsidR="00841758" w:rsidRPr="00841758" w:rsidRDefault="00841758" w:rsidP="00841758">
      <w:pPr>
        <w:snapToGrid w:val="0"/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841758">
        <w:rPr>
          <w:sz w:val="28"/>
          <w:szCs w:val="28"/>
        </w:rPr>
        <w:tab/>
        <w:t xml:space="preserve">по чистому виду деятельности «Строительство» за 2019 год выполнены на сумму 1,45 млрд. руб.  (99,53% в сопоставимых ценах относительно 2018 года).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2019 году введено в эксплуатацию 42 486,2 </w:t>
      </w:r>
      <w:proofErr w:type="spellStart"/>
      <w:r w:rsidRPr="00841758">
        <w:rPr>
          <w:sz w:val="28"/>
          <w:szCs w:val="28"/>
        </w:rPr>
        <w:t>кв.м</w:t>
      </w:r>
      <w:proofErr w:type="spellEnd"/>
      <w:r w:rsidRPr="00841758">
        <w:rPr>
          <w:sz w:val="28"/>
          <w:szCs w:val="28"/>
        </w:rPr>
        <w:t xml:space="preserve"> жилья (2018 год – 12 122,9 кв. м) - 28 объектов индивидуального жилищного строительства, 4 многоквартирных дома Годовой план общего объема жилищного строительства (40,0 тыс. </w:t>
      </w:r>
      <w:proofErr w:type="spellStart"/>
      <w:r w:rsidRPr="00841758">
        <w:rPr>
          <w:sz w:val="28"/>
          <w:szCs w:val="28"/>
        </w:rPr>
        <w:t>кв.м</w:t>
      </w:r>
      <w:proofErr w:type="spellEnd"/>
      <w:r w:rsidRPr="00841758">
        <w:rPr>
          <w:sz w:val="28"/>
          <w:szCs w:val="28"/>
        </w:rPr>
        <w:t>.) выполнен на 106,2%. Обеспеченность жильем по итогам 2019 года составила 18,5 квадратных метра в среднем на одного жителя города.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2020 году ожидается ввод 30,0 тыс. кв. метров, в 2021-2023 </w:t>
      </w:r>
      <w:proofErr w:type="spellStart"/>
      <w:r w:rsidRPr="00841758">
        <w:rPr>
          <w:sz w:val="28"/>
          <w:szCs w:val="28"/>
        </w:rPr>
        <w:t>гг</w:t>
      </w:r>
      <w:proofErr w:type="spellEnd"/>
      <w:r w:rsidRPr="00841758">
        <w:rPr>
          <w:sz w:val="28"/>
          <w:szCs w:val="28"/>
        </w:rPr>
        <w:t xml:space="preserve"> прогноз жилищного строительства составляет 91,1 </w:t>
      </w:r>
      <w:proofErr w:type="spellStart"/>
      <w:r w:rsidRPr="00841758">
        <w:rPr>
          <w:sz w:val="28"/>
          <w:szCs w:val="28"/>
        </w:rPr>
        <w:t>тыс.кв</w:t>
      </w:r>
      <w:proofErr w:type="spellEnd"/>
      <w:r w:rsidRPr="00841758">
        <w:rPr>
          <w:sz w:val="28"/>
          <w:szCs w:val="28"/>
        </w:rPr>
        <w:t>. метров.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По состоянию на 01.01.2020 года общая площадь жилищного фонда составила 729,7 тыс. кв. м., увеличившись на 4,6% (697,4 тыс. </w:t>
      </w:r>
      <w:proofErr w:type="spellStart"/>
      <w:r w:rsidRPr="00841758">
        <w:rPr>
          <w:sz w:val="28"/>
          <w:szCs w:val="28"/>
        </w:rPr>
        <w:t>кв.м</w:t>
      </w:r>
      <w:proofErr w:type="spellEnd"/>
      <w:r w:rsidRPr="00841758">
        <w:rPr>
          <w:sz w:val="28"/>
          <w:szCs w:val="28"/>
        </w:rPr>
        <w:t xml:space="preserve">.) по сравнению с 2018 годом.  Основную долю жилых помещений – 95,8% составляет благоустроенное и пригодное для проживания жилье (667,8 </w:t>
      </w:r>
      <w:proofErr w:type="spellStart"/>
      <w:r w:rsidRPr="00841758">
        <w:rPr>
          <w:sz w:val="28"/>
          <w:szCs w:val="28"/>
        </w:rPr>
        <w:t>тыс.кв</w:t>
      </w:r>
      <w:proofErr w:type="spellEnd"/>
      <w:r w:rsidRPr="00841758">
        <w:rPr>
          <w:sz w:val="28"/>
          <w:szCs w:val="28"/>
        </w:rPr>
        <w:t xml:space="preserve">. метров), 4,2% - ветхий, аварийный и прочий жилищный фонд (29,6 </w:t>
      </w:r>
      <w:proofErr w:type="spellStart"/>
      <w:r w:rsidRPr="00841758">
        <w:rPr>
          <w:sz w:val="28"/>
          <w:szCs w:val="28"/>
        </w:rPr>
        <w:t>тыс.кв</w:t>
      </w:r>
      <w:proofErr w:type="spellEnd"/>
      <w:r w:rsidRPr="00841758">
        <w:rPr>
          <w:sz w:val="28"/>
          <w:szCs w:val="28"/>
        </w:rPr>
        <w:t xml:space="preserve">. метров). </w:t>
      </w:r>
    </w:p>
    <w:p w:rsidR="00841758" w:rsidRPr="00841758" w:rsidRDefault="00841758" w:rsidP="0084175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 В связи с прогнозируемой динамикой ввода жилья к 2023 году и сносом ветхого и аварийного жилищного фонда доля благоустроенного и пригодного для проживания жилья составит 100%. Обеспеченность жильем в 2023 году составит 20,0 квадратных метра в среднем на одного жителя города.</w:t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Кроме жилищного строительства, в отчетном периоде были построены (реконструированы) торговые объекты, завершено строительство комплекса </w:t>
      </w:r>
      <w:r w:rsidRPr="00841758">
        <w:rPr>
          <w:sz w:val="28"/>
          <w:szCs w:val="28"/>
        </w:rPr>
        <w:lastRenderedPageBreak/>
        <w:t>«Школа - Детский Сад (330 учащихся/220 мест) (Общеобразовательная организация с универсальной безбарьерной средой)».</w:t>
      </w:r>
    </w:p>
    <w:p w:rsidR="00841758" w:rsidRPr="00841758" w:rsidRDefault="00841758" w:rsidP="00841758">
      <w:pPr>
        <w:spacing w:line="360" w:lineRule="auto"/>
        <w:ind w:firstLine="720"/>
        <w:jc w:val="center"/>
        <w:rPr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Потребительский рынок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 Розничный товарооборот в 2019 году сложился в пределах 3,21 млрд. рублей при индексе 104,73%, в 2020 году оценивается 3,32 млрд. руб. при индексе 100,19%, к 2023 году оборот торговли составит 3,73 млрд. руб. при индексе 100,1% (по базовому варианту).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На 01.01.2020 года инфраструктуру потребительского рынка в городе составляют 17 торговых центров, 290 продовольственных, непродовольственных и универсальных магазинов, а также 51 объект нестационарной торговли.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841758">
        <w:rPr>
          <w:rFonts w:eastAsia="Calibri"/>
          <w:sz w:val="28"/>
          <w:szCs w:val="28"/>
        </w:rPr>
        <w:t xml:space="preserve">На сегодняшний день в городе осуществляют свою деятельность 32 торговые сети федерального и регионального уровней в 55 торговых объектах общей площадью 11 571 </w:t>
      </w:r>
      <w:proofErr w:type="spellStart"/>
      <w:r w:rsidRPr="00841758">
        <w:rPr>
          <w:rFonts w:eastAsia="Calibri"/>
          <w:sz w:val="28"/>
          <w:szCs w:val="28"/>
        </w:rPr>
        <w:t>кв.м</w:t>
      </w:r>
      <w:proofErr w:type="spellEnd"/>
      <w:r w:rsidRPr="00841758">
        <w:rPr>
          <w:rFonts w:eastAsia="Calibri"/>
          <w:sz w:val="28"/>
          <w:szCs w:val="28"/>
        </w:rPr>
        <w:t xml:space="preserve">, в том числе представлены торговые марки федерального значения – это магазины: «Магнит», «Пятерочка», «Монетка», «Красное Белое», «Продукты </w:t>
      </w:r>
      <w:proofErr w:type="spellStart"/>
      <w:r w:rsidRPr="00841758">
        <w:rPr>
          <w:rFonts w:eastAsia="Calibri"/>
          <w:sz w:val="28"/>
          <w:szCs w:val="28"/>
        </w:rPr>
        <w:t>Ермолино</w:t>
      </w:r>
      <w:proofErr w:type="spellEnd"/>
      <w:r w:rsidRPr="00841758">
        <w:rPr>
          <w:rFonts w:eastAsia="Calibri"/>
          <w:sz w:val="28"/>
          <w:szCs w:val="28"/>
        </w:rPr>
        <w:t>», «Светофор», магазины цифровой и бытовой техники «DNS» и «RBT.ru», салоны связи «Евросеть», «Связной», «Мегафон», «Теле2»; «Кари», «</w:t>
      </w:r>
      <w:proofErr w:type="spellStart"/>
      <w:r w:rsidRPr="00841758">
        <w:rPr>
          <w:rFonts w:eastAsia="Calibri"/>
          <w:sz w:val="28"/>
          <w:szCs w:val="28"/>
        </w:rPr>
        <w:t>Галамарт</w:t>
      </w:r>
      <w:proofErr w:type="spellEnd"/>
      <w:r w:rsidRPr="00841758">
        <w:rPr>
          <w:rFonts w:eastAsia="Calibri"/>
          <w:sz w:val="28"/>
          <w:szCs w:val="28"/>
        </w:rPr>
        <w:t xml:space="preserve">», «Магнит </w:t>
      </w:r>
      <w:proofErr w:type="spellStart"/>
      <w:r w:rsidRPr="00841758">
        <w:rPr>
          <w:rFonts w:eastAsia="Calibri"/>
          <w:sz w:val="28"/>
          <w:szCs w:val="28"/>
        </w:rPr>
        <w:t>Косметик</w:t>
      </w:r>
      <w:proofErr w:type="spellEnd"/>
      <w:r w:rsidRPr="00841758">
        <w:rPr>
          <w:rFonts w:eastAsia="Calibri"/>
          <w:sz w:val="28"/>
          <w:szCs w:val="28"/>
        </w:rPr>
        <w:t>», «</w:t>
      </w:r>
      <w:proofErr w:type="spellStart"/>
      <w:r w:rsidRPr="00841758">
        <w:rPr>
          <w:rFonts w:eastAsia="Calibri"/>
          <w:sz w:val="28"/>
          <w:szCs w:val="28"/>
        </w:rPr>
        <w:t>Sela</w:t>
      </w:r>
      <w:proofErr w:type="spellEnd"/>
      <w:r w:rsidRPr="00841758">
        <w:rPr>
          <w:rFonts w:eastAsia="Calibri"/>
          <w:sz w:val="28"/>
          <w:szCs w:val="28"/>
        </w:rPr>
        <w:t>» и другие.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Объем платных услуг, предоставленных населению города, в 2020 году оценивается в 0,44 млрд. руб. (индекс 100,29%), к 2023 году прогнозируется на уровне 0,49 млрд. руб., что составит 116,5% к 2019 году ценах соответствующих лет. 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Востребованными платными услугами, предоставляемыми населению, в прогнозном периоде будут оставаться услуги обязательного характера: жилищно-коммунальные, услуги пассажирского транспорта и услуги связи. 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 103% в 2019 году, 103,5% в 2020 году, 104,0% в 2021 -2023 годах.</w:t>
      </w:r>
    </w:p>
    <w:p w:rsidR="00841758" w:rsidRPr="00841758" w:rsidRDefault="00841758" w:rsidP="00841758">
      <w:pPr>
        <w:spacing w:line="360" w:lineRule="auto"/>
        <w:ind w:firstLine="709"/>
        <w:jc w:val="center"/>
        <w:rPr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9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Уровень жизни населения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Cs/>
          <w:sz w:val="28"/>
          <w:szCs w:val="28"/>
        </w:rPr>
      </w:pPr>
    </w:p>
    <w:p w:rsidR="00841758" w:rsidRPr="00841758" w:rsidRDefault="00841758" w:rsidP="00841758">
      <w:pPr>
        <w:snapToGri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 некоторых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bCs/>
          <w:sz w:val="28"/>
          <w:szCs w:val="28"/>
        </w:rPr>
        <w:t xml:space="preserve">Реальные располагаемые денежные доходы населения в 2019 году составили 100,5%, в 2020 году по оценке составят 98,5%, к 2023 году достигнут 102,3% по базовому варианту. </w:t>
      </w:r>
      <w:r w:rsidRPr="00841758">
        <w:rPr>
          <w:sz w:val="28"/>
          <w:szCs w:val="28"/>
        </w:rPr>
        <w:t>Обязательства населения обслуживать кредиты, взятые в прошлые периоды, а также сложившаяся ситуация в связи с пандемией, выступили дополнительной финансовой нагрузкой и снизили реально располагаемые доходы населения.</w:t>
      </w:r>
    </w:p>
    <w:p w:rsidR="00841758" w:rsidRPr="00841758" w:rsidRDefault="00841758" w:rsidP="00841758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lastRenderedPageBreak/>
        <w:tab/>
      </w:r>
    </w:p>
    <w:p w:rsidR="00841758" w:rsidRPr="00841758" w:rsidRDefault="00841758" w:rsidP="00841758">
      <w:pPr>
        <w:spacing w:line="360" w:lineRule="auto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Труд и занятость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На конец 2019 года численность трудовых ресурсов составила 25,91 тыс. человек. На 2020 год численность трудовых ресурсов оценивается в размере 26,01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 к 2023 году увеличится до 26,15 тыс. человек по базовому варианту (100,9% к 2019 году).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Численность занятых в экономике в 2019 году составила 21,8 тыс. человек населения, в 2020 году оценивается в 21,87 тыс. человек. К 2023 году численность данной категории составит 22,03 тыс. человек. Рост численности занятых в экономике обусловлен вводом объектов промышленности и социальной сферы, предусматривающим создание постоянных рабочих мест.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Среднесписочная численность работников организаций (без внешних совместителей) в 2019 году составила 15,23 тыс. человек, в 2020 году, по оценке, - 15,60 тыс. человек (рост 2,4%), к 2023 году – 15,80 тыс. человек (по базовому варианту, рост 3,7% к 2019 году. </w:t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2019 году, в результате реализации мероприятий муниципальной программы «Поддержка занятости населения в городе Пыть-Яхе», направленных на обеспечение государственных гарантий в области содействия занятости населения на территории муниципального образования городской округ город Пыть-Ях, создано 324 временных рабочих места в муниципальных учреждениях, из них: 300 - для несовершеннолетних граждан в возрасте от  14 до 18 лет, 2 -  для граждан пенсионного возраста, 14 - для проведения общественных работ, 4 – для безработных граждан, испытывающих трудности в поиске работы, 1 - для граждан в возрасте от 18 до 20 лет,  имеющих среднее профессиональное </w:t>
      </w:r>
      <w:r w:rsidRPr="00841758">
        <w:rPr>
          <w:sz w:val="28"/>
          <w:szCs w:val="28"/>
        </w:rPr>
        <w:lastRenderedPageBreak/>
        <w:t xml:space="preserve">образование и ищущих работу впервые,  3 выпускника образовательных организаций высшего образования  в возрасте до 25 лет прошли стажировку в муниципальных учреждениях города. Создано 3 дополнительных рабочих места, из них: </w:t>
      </w:r>
      <w:proofErr w:type="gramStart"/>
      <w:r w:rsidRPr="00841758">
        <w:rPr>
          <w:sz w:val="28"/>
          <w:szCs w:val="28"/>
        </w:rPr>
        <w:t>2  специальных</w:t>
      </w:r>
      <w:proofErr w:type="gramEnd"/>
      <w:r w:rsidRPr="00841758">
        <w:rPr>
          <w:sz w:val="28"/>
          <w:szCs w:val="28"/>
        </w:rPr>
        <w:t xml:space="preserve"> рабочих места для инвалидов, трудоустроено 2 человека; 1 - рабочее место для незанятых многодетных родителей, трудоустроен 1 человек.</w:t>
      </w: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Уровень регистрируемой безработицы в 2019 году составил 0,1% (в 2018 году 0,19%), коэффициент напряженности – 0,28 человек на 1 вакантное рабочее место (в 2018 году – 0,45). Реализация мероприятий государственной программы, а также отсутствие риска масштабного сокращения работников предприятий позволит «удержать» уровень зарегистрированной безработицы к 2023 году на уровне 0,4% по базовому варианту. </w:t>
      </w: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Демография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841758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2020 году среднегодовая численность населения составит 39,73 тыс. человек (100,1% к 2019 году). В связи с плавными колебаниями естественного прироста населения и оттоком миграции к 2023 году среднегодовая численность населения прогнозируется на уровне 40,08 тыс. человек (по базовому варианту).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естественного прироста населения: в 2019 году – 7,2 на 1000 человек населения, к 2023 году составит 7,55 на 1000 человек населения (по базовому варианту).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злоупотребления </w:t>
      </w:r>
      <w:r w:rsidRPr="00841758">
        <w:rPr>
          <w:sz w:val="28"/>
          <w:szCs w:val="28"/>
        </w:rPr>
        <w:lastRenderedPageBreak/>
        <w:t>табакокурением и алкоголизмом. В результате ожидаемая продолжительность жизни прогнозируется на отметке 76,51 лет к 2023 году (74,4 лет в 2019 году).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</w:t>
      </w:r>
      <w:proofErr w:type="spellStart"/>
      <w:r w:rsidRPr="00841758">
        <w:rPr>
          <w:sz w:val="28"/>
          <w:szCs w:val="28"/>
        </w:rPr>
        <w:t>инфраструктурно</w:t>
      </w:r>
      <w:proofErr w:type="spellEnd"/>
      <w:r w:rsidRPr="00841758">
        <w:rPr>
          <w:sz w:val="28"/>
          <w:szCs w:val="28"/>
        </w:rPr>
        <w:t xml:space="preserve">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2019 году зафиксирован коэффициент миграционной убыли (-)0,55 тысяч человек, в 2020 году оценивается (-) 0,43 тысяч человек. К 2023 году миграционный прирост (убыль) прогнозируется на (-) 0,06 тысяч человек (по базовому варианту). 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прогнозируемом периоде 2021-2023 годов в целом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Бюджет муниципального образования</w:t>
      </w: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 xml:space="preserve">Доходы бюджета муниципального образования на 2020 год утверждены решением Думы города от 19.12.2019 № 285 «О бюджете города Пыть-Яха на 2020 год и на плановый период 2021 и 2022 годов» в сумме 3 601,6 млн. рублей.  С учётом всех внесённых </w:t>
      </w:r>
      <w:r w:rsidRPr="00841758">
        <w:rPr>
          <w:sz w:val="28"/>
          <w:szCs w:val="28"/>
        </w:rPr>
        <w:t>изменений уточнённый объём доходов составил 4 259,8 млн</w:t>
      </w:r>
      <w:r w:rsidRPr="00841758">
        <w:rPr>
          <w:sz w:val="28"/>
          <w:szCs w:val="28"/>
          <w:lang w:eastAsia="en-US"/>
        </w:rPr>
        <w:t>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2021 год в сумме 3 431,9 млн. рублей (консервативный) и 3 398,0 млн. рублей (базовый)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lastRenderedPageBreak/>
        <w:t>- на 2022 год в сумме 3 070,1 млн. рублей (консервативный) и 3 036,6 млн. рублей базовый;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3 066,0 млн. рублей (консервативный) и 3 032,6 млн. базовый.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highlight w:val="yellow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Налоговые доходы муниципального образования сформированы, главным образом,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единого налога на вмененный доход для отдельных видов деятельности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единого сельскохозяйственного налога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государственной пошлины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90%.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налог, взимаемый в связи с применением упрощенной системы налогообложения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841758">
        <w:rPr>
          <w:bCs/>
          <w:sz w:val="28"/>
          <w:szCs w:val="28"/>
          <w:lang w:eastAsia="en-US"/>
        </w:rPr>
        <w:t>инжекторных</w:t>
      </w:r>
      <w:proofErr w:type="spellEnd"/>
      <w:r w:rsidRPr="00841758">
        <w:rPr>
          <w:bCs/>
          <w:sz w:val="28"/>
          <w:szCs w:val="28"/>
          <w:lang w:eastAsia="en-US"/>
        </w:rPr>
        <w:t>) двигателей, производимые на территории Российской Федерации – по нормативу 0,2000%.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 xml:space="preserve">Неналоговые доходы бюджета городского округа представлены доходами от использования имущества, находящегося в государственной и муниципальной собственности; платежами при пользовании природными ресурсами; доходами от продажи материальных и нематериальных активов; штрафами, санкциями, </w:t>
      </w:r>
      <w:r w:rsidRPr="00841758">
        <w:rPr>
          <w:bCs/>
          <w:sz w:val="28"/>
          <w:szCs w:val="28"/>
          <w:lang w:eastAsia="en-US"/>
        </w:rPr>
        <w:lastRenderedPageBreak/>
        <w:t>прочими неналоговыми доходами. При прогнозировании этих доходов за основу взяты данные администраторов доходов.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 xml:space="preserve">Объем безвозмездных поступлений </w:t>
      </w:r>
      <w:r w:rsidRPr="00841758">
        <w:rPr>
          <w:sz w:val="28"/>
          <w:szCs w:val="28"/>
          <w:lang w:eastAsia="en-US"/>
        </w:rPr>
        <w:t>утвержден Решением Думы города от 19.12.2019 № 285 «О бюджете города Пыть-Яха на 2020 год и на плановый период 2021 и 2022 годов» в сумме 3 022,2 млн. рублей. С учётом всех внесённых изменений уточнённый объём доходов составил 3 044,4 млн.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2021 год в сумме 2 267,1 млн. рублей (базовый и консервативный);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1 919,7 млн. рублей (базовый и консервативный);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1 919,7 млн. рублей (базовый и консервативный).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Расходы бюджета муниципального образования на 2020 год утверждены решением Думы города от 19.12.2019 № 285 «О бюджете города Пыть-Яха на 2020 год и на плановый период 2021 и 2022 годов» в сумме 3 665,7 млн. рублей.  С учётом всех внесённых изменений уточнённый объём расходов составил 5 035,4 млн.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2021 год в сумме 3 547,9 млн. рублей – консервативный вариант, 3 514,0 млн. руб. – базовый вариант;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3 185,1 млн. рублей консервативный вариант, 3 151,6 млн. рублей – базовый вариант;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3 180,0 млн. рублей – консервативный вариант, 3 146,6 – базовый вариант.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Формирование расходных обязательств бюджета города на 2020 год и на плановый период 2021-2023 годов основано на подходах, при которых в качестве «базовых» по текущим расходам на 2020-2023 годы приняты утвержденные бюджетные ассигнования на 2020 год.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841758">
        <w:rPr>
          <w:sz w:val="28"/>
          <w:szCs w:val="28"/>
          <w:lang w:eastAsia="en-US"/>
        </w:rPr>
        <w:t xml:space="preserve"> Кроме этого, на 2020-2021 годы включены расходы в соответствии с п</w:t>
      </w:r>
      <w:r w:rsidRPr="00841758">
        <w:rPr>
          <w:sz w:val="28"/>
          <w:szCs w:val="28"/>
        </w:rPr>
        <w:t>остановлением Правительства ХМАО - Югры от 30.11.2018 № 450-п «Об Адресной инвестиционной программе Ханты-Мансийского автономного округа - Югры на 2019 год и на плановый период 2020 и 2021 годов», в том числе по следующим объектам: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- Реконструкция ВОС-1 (2-я очередь) г. Пыть-Ях на 2020 год – 158,3 млн. рублей, на 2021 год – 34,5 </w:t>
      </w:r>
      <w:proofErr w:type="spellStart"/>
      <w:r w:rsidRPr="00841758">
        <w:rPr>
          <w:sz w:val="28"/>
          <w:szCs w:val="28"/>
        </w:rPr>
        <w:t>млн.рублей</w:t>
      </w:r>
      <w:proofErr w:type="spellEnd"/>
      <w:r w:rsidRPr="00841758">
        <w:rPr>
          <w:sz w:val="28"/>
          <w:szCs w:val="28"/>
        </w:rPr>
        <w:t>;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</w:rPr>
        <w:t>- Реконструкция ВОС-3 г. Пыть-Ях на 2020 год – 203,8 млн. рублей, на 2021 год – 380,9 млн. рублей.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Доля программных расходов в общей сумме расходов составила в 2019 году 99%, в 2020 -2023 годах доля программных расходов сохранится.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  <w:lang w:eastAsia="en-US"/>
        </w:rPr>
      </w:pP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841758" w:rsidRPr="00841758" w:rsidRDefault="00841758" w:rsidP="00841758">
      <w:pPr>
        <w:spacing w:line="360" w:lineRule="auto"/>
        <w:ind w:firstLine="697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697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Основными проблемными вопросами развития города, влияющими на его социально-экономическое развитие, являются: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841758" w:rsidRPr="00841758" w:rsidRDefault="00841758" w:rsidP="00841758">
      <w:pPr>
        <w:snapToGrid w:val="0"/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социальной сфере – отсутствие образовательных организаций среднего профессионального образования, организация односменного режима обучения в общеобразовательных учреждениях города;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- в транспортной системе – завершение строительства автомобильной дороги от ул. Православная до Больничного комплекса с </w:t>
      </w:r>
      <w:proofErr w:type="spellStart"/>
      <w:r w:rsidRPr="00841758">
        <w:rPr>
          <w:sz w:val="28"/>
          <w:szCs w:val="28"/>
        </w:rPr>
        <w:t>закольцовкой</w:t>
      </w:r>
      <w:proofErr w:type="spellEnd"/>
      <w:r w:rsidRPr="00841758">
        <w:rPr>
          <w:sz w:val="28"/>
          <w:szCs w:val="28"/>
        </w:rPr>
        <w:t xml:space="preserve"> в пос. Горка;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жилищно-коммунальном комплексе – ветхость инженерных сетей;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Прогноз социально-экономического развития города Пыть-Яха на 2021-2023 годы направлен на повышение уровня и качества жизни населения города </w:t>
      </w:r>
      <w:r w:rsidRPr="00841758">
        <w:rPr>
          <w:sz w:val="28"/>
          <w:szCs w:val="28"/>
        </w:rPr>
        <w:lastRenderedPageBreak/>
        <w:t xml:space="preserve">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  </w:t>
      </w:r>
    </w:p>
    <w:p w:rsidR="00216681" w:rsidRDefault="00216681" w:rsidP="00841758">
      <w:pPr>
        <w:spacing w:line="360" w:lineRule="auto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</w:t>
      </w:r>
    </w:p>
    <w:p w:rsidR="00152F85" w:rsidRPr="00884FF2" w:rsidRDefault="00152F85" w:rsidP="00003EA8">
      <w:pPr>
        <w:pStyle w:val="a5"/>
        <w:rPr>
          <w:sz w:val="28"/>
          <w:szCs w:val="28"/>
        </w:rPr>
        <w:sectPr w:rsidR="00152F85" w:rsidRPr="00884FF2" w:rsidSect="004250DD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333"/>
          <w:cols w:space="708"/>
          <w:titlePg/>
          <w:docGrid w:linePitch="360"/>
        </w:sectPr>
      </w:pP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 w:rsidR="00A92EDF">
        <w:rPr>
          <w:bCs/>
          <w:sz w:val="28"/>
          <w:szCs w:val="28"/>
        </w:rPr>
        <w:t xml:space="preserve"> №2</w:t>
      </w: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884FF2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9B631E" w:rsidRDefault="0027156E" w:rsidP="009B631E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631E">
        <w:rPr>
          <w:sz w:val="28"/>
          <w:szCs w:val="28"/>
        </w:rPr>
        <w:t>от 19.08.2020 № 1484-ра</w:t>
      </w:r>
    </w:p>
    <w:p w:rsidR="00AB1AA0" w:rsidRPr="00884FF2" w:rsidRDefault="00AB1AA0" w:rsidP="00AB1AA0">
      <w:pPr>
        <w:jc w:val="center"/>
        <w:rPr>
          <w:b/>
        </w:rPr>
      </w:pP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муниципального образования городской округ город Пыть-Ях на 20</w:t>
      </w:r>
      <w:r w:rsidR="00AA4294">
        <w:rPr>
          <w:bCs/>
          <w:sz w:val="28"/>
          <w:szCs w:val="28"/>
        </w:rPr>
        <w:t>2</w:t>
      </w:r>
      <w:r w:rsidR="00505144">
        <w:rPr>
          <w:bCs/>
          <w:sz w:val="28"/>
          <w:szCs w:val="28"/>
        </w:rPr>
        <w:t>1</w:t>
      </w:r>
      <w:r w:rsidR="00CA1BDE" w:rsidRPr="00884FF2">
        <w:rPr>
          <w:bCs/>
          <w:sz w:val="28"/>
          <w:szCs w:val="28"/>
        </w:rPr>
        <w:t xml:space="preserve"> год и на плановый период </w:t>
      </w:r>
      <w:r w:rsidR="00505144">
        <w:rPr>
          <w:bCs/>
          <w:sz w:val="28"/>
          <w:szCs w:val="28"/>
        </w:rPr>
        <w:t>2022 и 2023</w:t>
      </w:r>
      <w:r w:rsidR="00CA1BDE" w:rsidRPr="00884FF2">
        <w:rPr>
          <w:bCs/>
          <w:sz w:val="28"/>
          <w:szCs w:val="28"/>
        </w:rPr>
        <w:t xml:space="preserve"> г</w:t>
      </w:r>
      <w:r w:rsidR="00505144">
        <w:rPr>
          <w:bCs/>
          <w:sz w:val="28"/>
          <w:szCs w:val="28"/>
        </w:rPr>
        <w:t>одов</w:t>
      </w:r>
    </w:p>
    <w:tbl>
      <w:tblPr>
        <w:tblW w:w="15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1"/>
        <w:gridCol w:w="1120"/>
        <w:gridCol w:w="1056"/>
        <w:gridCol w:w="1056"/>
        <w:gridCol w:w="1290"/>
        <w:gridCol w:w="1234"/>
        <w:gridCol w:w="1063"/>
        <w:gridCol w:w="1205"/>
        <w:gridCol w:w="1063"/>
        <w:gridCol w:w="1205"/>
        <w:gridCol w:w="1063"/>
      </w:tblGrid>
      <w:tr w:rsidR="00AB6398" w:rsidRPr="009824D4" w:rsidTr="004250DD">
        <w:trPr>
          <w:cantSplit/>
          <w:trHeight w:val="20"/>
          <w:tblHeader/>
        </w:trPr>
        <w:tc>
          <w:tcPr>
            <w:tcW w:w="817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31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Показатели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Единица измерения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отчет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отчет</w:t>
            </w:r>
          </w:p>
        </w:tc>
        <w:tc>
          <w:tcPr>
            <w:tcW w:w="129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оценка показателя</w:t>
            </w:r>
          </w:p>
        </w:tc>
        <w:tc>
          <w:tcPr>
            <w:tcW w:w="6833" w:type="dxa"/>
            <w:gridSpan w:val="6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прогноз</w:t>
            </w:r>
          </w:p>
        </w:tc>
      </w:tr>
      <w:tr w:rsidR="00AB6398" w:rsidRPr="009824D4" w:rsidTr="004250DD">
        <w:trPr>
          <w:cantSplit/>
          <w:trHeight w:val="20"/>
          <w:tblHeader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31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120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2018</w:t>
            </w: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2019</w:t>
            </w:r>
          </w:p>
        </w:tc>
        <w:tc>
          <w:tcPr>
            <w:tcW w:w="1290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2020</w:t>
            </w:r>
          </w:p>
        </w:tc>
        <w:tc>
          <w:tcPr>
            <w:tcW w:w="2297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2021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2022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2023</w:t>
            </w:r>
          </w:p>
        </w:tc>
      </w:tr>
      <w:tr w:rsidR="003B0779" w:rsidRPr="009824D4" w:rsidTr="004250DD">
        <w:trPr>
          <w:cantSplit/>
          <w:trHeight w:val="20"/>
          <w:tblHeader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31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120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90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34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</w:tr>
      <w:tr w:rsidR="003B0779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Население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(в среднегодовом исчислении)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39,73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(на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39,57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 xml:space="preserve">Численность населения трудоспособного </w:t>
            </w:r>
            <w:proofErr w:type="gramStart"/>
            <w:r w:rsidRPr="009824D4">
              <w:rPr>
                <w:bCs/>
              </w:rPr>
              <w:t>возраста</w:t>
            </w:r>
            <w:r w:rsidRPr="009824D4">
              <w:rPr>
                <w:bCs/>
              </w:rPr>
              <w:br/>
              <w:t>(</w:t>
            </w:r>
            <w:proofErr w:type="gramEnd"/>
            <w:r w:rsidRPr="009824D4">
              <w:rPr>
                <w:bCs/>
              </w:rPr>
              <w:t>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 xml:space="preserve">Численность населения старше трудоспособного </w:t>
            </w:r>
            <w:proofErr w:type="gramStart"/>
            <w:r w:rsidRPr="009824D4">
              <w:rPr>
                <w:bCs/>
              </w:rPr>
              <w:t>возраста</w:t>
            </w:r>
            <w:r w:rsidRPr="009824D4">
              <w:rPr>
                <w:bCs/>
              </w:rPr>
              <w:br/>
              <w:t>(</w:t>
            </w:r>
            <w:proofErr w:type="gramEnd"/>
            <w:r w:rsidRPr="009824D4">
              <w:rPr>
                <w:bCs/>
              </w:rPr>
              <w:t>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6,17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Ожидаемая продолжительность жизни при рождении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74,49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75,21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74,84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75,94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75,09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76,51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Общий коэффициент рождаемости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родившихся живыми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11,71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12,51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12,18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12,06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Суммарный коэффициент рождаемости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детей на 1 женщину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Общий коэффициент смертности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умерших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Коэффициент естественного прироста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7,13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Миграционный прирост (убыль)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-0,55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-0,43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-0,06</w:t>
            </w:r>
          </w:p>
        </w:tc>
      </w:tr>
      <w:tr w:rsidR="00ED68C7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Промышленное производство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ED68C7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3.1</w:t>
            </w:r>
          </w:p>
        </w:tc>
        <w:tc>
          <w:tcPr>
            <w:tcW w:w="3431" w:type="dxa"/>
            <w:shd w:val="clear" w:color="auto" w:fill="auto"/>
            <w:hideMark/>
          </w:tcPr>
          <w:p w:rsidR="00ED68C7" w:rsidRPr="009824D4" w:rsidRDefault="00ED68C7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8C7" w:rsidRPr="009824D4" w:rsidRDefault="00ED68C7" w:rsidP="00ED68C7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24 385,80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8C7" w:rsidRPr="009824D4" w:rsidRDefault="00ED68C7" w:rsidP="00ED68C7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21 029,77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19 729,07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20 464,02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21 242,41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21 383,19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22 131,30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22 433,22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23 076,03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промышленного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83,81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92,16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</w:tr>
      <w:tr w:rsidR="000F674A" w:rsidRPr="009824D4" w:rsidTr="004250DD">
        <w:trPr>
          <w:cantSplit/>
          <w:trHeight w:val="20"/>
        </w:trPr>
        <w:tc>
          <w:tcPr>
            <w:tcW w:w="15603" w:type="dxa"/>
            <w:gridSpan w:val="12"/>
            <w:shd w:val="clear" w:color="auto" w:fill="auto"/>
            <w:noWrap/>
            <w:hideMark/>
          </w:tcPr>
          <w:p w:rsidR="000F674A" w:rsidRPr="009824D4" w:rsidRDefault="000F674A" w:rsidP="009824D4">
            <w:pPr>
              <w:jc w:val="center"/>
              <w:rPr>
                <w:bCs/>
                <w:iCs/>
                <w:sz w:val="20"/>
                <w:szCs w:val="20"/>
              </w:rPr>
            </w:pPr>
            <w:r w:rsidRPr="009824D4">
              <w:rPr>
                <w:bCs/>
                <w:iCs/>
                <w:sz w:val="20"/>
                <w:szCs w:val="20"/>
              </w:rPr>
              <w:t>Индексы производства по видам экономической деятельности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Добыча полезных ископаемых (раздел B)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77,66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97,85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3.8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Предоставление услуг в области добычи полезных ископаемых (09)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77,88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97,70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99,62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Обрабатывающие производства (раздел C)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86,87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100,77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97,75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3.20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Производство химических веществ и химических продуктов (20)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103,26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93,39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Производство прочих готовых изделий (32)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91,40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96,78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95,76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95,55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96,12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97,32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Ремонт и монтаж машин и оборудования (33)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93,33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3.34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 xml:space="preserve">Обеспечение электрической энергией, газом и </w:t>
            </w:r>
            <w:r w:rsidR="009E1013" w:rsidRPr="009824D4">
              <w:rPr>
                <w:bCs/>
                <w:iCs/>
              </w:rPr>
              <w:t>паром; кондиционирование</w:t>
            </w:r>
            <w:r w:rsidRPr="009824D4">
              <w:rPr>
                <w:bCs/>
                <w:iCs/>
              </w:rPr>
              <w:t xml:space="preserve"> воздуха (раздел D)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93,24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 w:type="page"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104,45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213,52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100,96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Потребление электроэнергии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 xml:space="preserve">млн </w:t>
            </w:r>
            <w:proofErr w:type="spellStart"/>
            <w:r w:rsidRPr="009824D4">
              <w:rPr>
                <w:bCs/>
                <w:sz w:val="20"/>
                <w:szCs w:val="20"/>
              </w:rPr>
              <w:t>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155,56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149,50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Средние тарифы на электроэнергию, отпущенную различным категориям потребителей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</w:t>
            </w:r>
            <w:proofErr w:type="spellStart"/>
            <w:r w:rsidRPr="009824D4">
              <w:rPr>
                <w:bCs/>
                <w:sz w:val="20"/>
                <w:szCs w:val="20"/>
              </w:rPr>
              <w:t>тыс.кВт.ч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1 688,69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1 697,41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1 736,04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1 788,12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1 788,12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1 841,76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1 841,76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1 897,02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1 897,02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тарифов на электроэнергию, отпущенную различным категориям потребителей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за период с начала года</w:t>
            </w:r>
            <w:r w:rsidRPr="009824D4">
              <w:rPr>
                <w:bCs/>
                <w:sz w:val="20"/>
                <w:szCs w:val="20"/>
              </w:rPr>
              <w:br/>
              <w:t>к соотв. периоду</w:t>
            </w:r>
            <w:r w:rsidRPr="009824D4">
              <w:rPr>
                <w:bCs/>
                <w:sz w:val="20"/>
                <w:szCs w:val="20"/>
              </w:rPr>
              <w:br/>
              <w:t>предыдущего года, 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102,97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 xml:space="preserve">Сельское хозяйство 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сельского хозяйства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238,23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247,11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256,64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256,29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266,69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265,95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277,66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277,05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4.2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сельского хозяйства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101,99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растениеводства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125,62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135,80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141,09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146,59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146,45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152,46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152,16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158,86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158,71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растениеводства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142,16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животноводства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98,21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109,83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114,23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113,79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118,34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животноводства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70,28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101,77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Строительство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работ, выполненных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1 354,80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1 446,90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1 517,80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1 592,17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1 589,13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1 671,78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1 667,00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1 757,04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1 750,35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64,58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67,88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5.4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Ввод в действие жилых домов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кв. м общей площади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42,48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33,10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Торговля и услуги населению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потребительских цен на товары и услуги, на конец года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декабрю</w:t>
            </w:r>
            <w:r w:rsidRPr="009824D4">
              <w:rPr>
                <w:bCs/>
                <w:sz w:val="20"/>
                <w:szCs w:val="20"/>
              </w:rPr>
              <w:br/>
              <w:t>предыдущего года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потребительских цен на товары и услуги, в среднем за год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Оборот розничной торговли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2 938,06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3 212,46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3 321,69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3 441,27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3 447,91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3 575,48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3 582,38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3 718,50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3 725,67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оборота розничной торговли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145,94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104,73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оборота розничной торговли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109,30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407,37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423,26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437,65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453,84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454,28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472,90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473,36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492,76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493,24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99,33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объема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786" w:type="dxa"/>
            <w:gridSpan w:val="11"/>
            <w:shd w:val="clear" w:color="auto" w:fill="auto"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Малое и среднее предпринимательство, включая микропредприятия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8.1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Количество малых и средних предприятий, включая микропредприятия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единиц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1 435,00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1 426,00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1 433,44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1 478,08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1 490,00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1 478,08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1 490,00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Среднесписочная численность работников на предприятиях малого и среднего предпринимательства (включая микропредприятия) (без внешних совместителей)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Оборот малых и средних предприятий, включая микропредприятия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млрд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Инвестиции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Инвестиции в основной капитал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5 108,68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2 056,61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1 842,72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1 912,74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1 944,07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1 991,17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2 052,94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2 078,78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2 169,96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инвестиций в основной капитал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112,37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86,82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101,83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101,54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101,63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инвестиций в основной капитал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85,29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104,80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Удельный вес инвестиций в основной капитал в валовом региональном продукте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Инвестиции в основной капитал по источникам</w:t>
            </w:r>
            <w:r w:rsidRPr="009824D4">
              <w:rPr>
                <w:bCs/>
                <w:iCs/>
              </w:rPr>
              <w:br/>
              <w:t>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4 805,39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1 713,84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1 535,60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1 593,95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1 620,06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1 659,31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1 710,78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1 732,32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1 808,30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Собственные средства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4 774,32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1 597,14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1 151,31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1 088,29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1 031,68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1 302,64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1 282,45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1 514,65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1 543,96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Привлеченные средства, из них: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31,07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116,70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384,29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505,67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588,38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356,67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428,33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217,67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264,33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кредиты банков,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9.6.1.1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кредиты иностранных банков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заемные средства других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бюджетные средства,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115,40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379,29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584,38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351,67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423,33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258,33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федеральный бюджет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28,48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6,75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8,64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бюджеты субъектов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68,43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341,36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327,30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342,49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53,12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50,57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57,43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из местных бюджетов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24,97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18,49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31,72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168,43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235,14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295,59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362,66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154,08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192,27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прочие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786" w:type="dxa"/>
            <w:gridSpan w:val="11"/>
            <w:shd w:val="clear" w:color="auto" w:fill="auto"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Консолидированный бюджет субъекта Российской Федерации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Доходы консолидированного бюджета субъекта</w:t>
            </w:r>
            <w:r w:rsidRPr="009824D4">
              <w:rPr>
                <w:bCs/>
                <w:iCs/>
              </w:rPr>
              <w:br/>
              <w:t>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5 342,40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2 996,40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4 259,80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3 431,93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3 398,00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3 070,11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3 036,60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3 065,99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3 032,60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Налоговые и неналоговые доходы, всего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1 285,30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1 306,40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1 215,40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1 164,83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1 130,90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1 150,41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1 146,29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1 112,90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Налоговые доходы консолидированного бюджета субъекта Российской Федерации всего,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843,00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1 003,50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996,80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942,76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915,30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925,35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898,40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935,55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908,30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прибыль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доходы физических лиц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604,10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756,60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932,92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790,70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928,60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786,50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938,38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796,00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добычу полезных ископаемых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акцизы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14,73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121,20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имущество физических лиц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имущество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игорный бизнес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транспортный налог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земельный налог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Неналоговые доходы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442,30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302,90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218,60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222,07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215,60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225,06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218,50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210,74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204,60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Безвозмездные поступления всего, в том числе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4 057,10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1 690,00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3 044,40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2 267,10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2 267,10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10.5.1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субсидии из федерального бюджета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2 758,80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70,30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субвенции из федерального бюджета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13 869,80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дотации из федерального бюджета,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512,40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дотации на выравнивание бюджетной обеспеченности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Расходы консолидированного бюджета субъекта</w:t>
            </w:r>
            <w:r w:rsidRPr="009824D4">
              <w:rPr>
                <w:bCs/>
                <w:iCs/>
              </w:rPr>
              <w:br/>
              <w:t>Российской Федерации всего, в том числе по направлениям: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3 963,60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4 047,60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5 035,40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3 547,90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3 514,00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3 185,10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3 151,60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3 180,00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3 146,60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общегосударственные вопросы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451,30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496,00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464,50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460,70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460,70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536,80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536,80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508,60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508,60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оборона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37,40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экономика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216,50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294,30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302,90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229,70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жилищно-коммунальное хозяйство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1 263,40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840,50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1 098,50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631,70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631,70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охрана окружающей среды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образование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1 557,10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1 700,10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1 963,10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1 800,40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1 766,50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1 766,10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1 732,60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1 789,00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1 755,60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культура, кинематография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145,90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157,40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172,40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здравоохранение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социальная политика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121,80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388,60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физическая культура и спорт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136,50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568,20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средства массовой информации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10.6.13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Дефицит(-), профицит(+) консолидированного бюджета субъекта Российской Федерации, млн рублей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1 378,80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-1 051,20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-775,60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-115,97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-116,00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-114,99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Государственный долг субъекта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10.9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Муниципальный долг муниципальных образований, входящих в состав субъекта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176,30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Денежные доходы населения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Реальные располагаемые денежные доходы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97,18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102,30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</w:t>
            </w:r>
          </w:p>
        </w:tc>
        <w:tc>
          <w:tcPr>
            <w:tcW w:w="3431" w:type="dxa"/>
            <w:shd w:val="clear" w:color="auto" w:fill="auto"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Прожиточный минимум в среднем на душу населения (в среднем за год), в том числе по основным социально-демографическим группам населения: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14 471,00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14 699,00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15 332,00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15 792,00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15 807,00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16 376,00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16 392,00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16 966,00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16 982,00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трудоспособного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15 615,00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15 889,00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16 472,00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16 966,00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16 983,00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17 594,00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17 611,00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18 227,00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18 245,00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пенсионеров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11 898,00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12 067,00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12 500,00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12 875,00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12 888,00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13 351,00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13 365,00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13 832,00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13 846,00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детей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14 352,00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14 615,00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15 024,22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15 475,00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15 490,00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16 048,00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16 063,00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16 626,00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18 092,00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11.6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2,78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2,49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2,97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2,23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2,00</w:t>
            </w:r>
          </w:p>
        </w:tc>
      </w:tr>
      <w:tr w:rsidR="00F6775B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Труд и занятость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рабочей силы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трудовых ресурсов – всего,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25,89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26,15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трудоспособное население в трудоспособном возрасте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23,65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23,68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иностранные трудовые мигранты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лиц старше трудоспособного возраста и подростков, занятых в экономике,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пенсионеры старше трудоспособного возраста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подростки моложе трудоспособного возраста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занятых в экономике – всего, в том числе по разделам ОКВЭД: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сельское, лесное хозяйство, охота, рыболовство и рыбоводство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добыча полезных ископаемых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12.3.3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обрабатывающие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0,99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строительство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транспортировка и хранение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12.3.9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гостиниц и предприятий общественного питания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12.3.10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информации и связи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финансовая и страховая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по операциям с недвижимым имуществом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профессиональная, научная и техническая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12.3.14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образование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здравоохранения и социальных услуг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12.3.19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прочие виды экономической деятельности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в трудоспособном возрасте, не занятого в экономике – всего,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учащихся трудоспособного возраста, обучающихся с отрывом от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безработных, зарегистрированных в органах службы занятости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12.4.3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прочих категорий населения в трудоспособном возрасте, не занятого в экономике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</w:tr>
      <w:tr w:rsidR="00F6775B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12.5</w:t>
            </w:r>
          </w:p>
        </w:tc>
        <w:tc>
          <w:tcPr>
            <w:tcW w:w="3431" w:type="dxa"/>
            <w:shd w:val="clear" w:color="auto" w:fill="auto"/>
            <w:hideMark/>
          </w:tcPr>
          <w:p w:rsidR="00F6775B" w:rsidRPr="009824D4" w:rsidRDefault="00F6775B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66 335,00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68 225,70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67 884,57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71 889,76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72 840,15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75 699,92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77 210,55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80 241,91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82 383,66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110,58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102,85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Реальная заработная плата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107,47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96,04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производительности труда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в % к предыдущему году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Уровень безработицы (по методологии МОТ)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 xml:space="preserve">% </w:t>
            </w:r>
            <w:proofErr w:type="gramStart"/>
            <w:r w:rsidRPr="009824D4">
              <w:rPr>
                <w:bCs/>
                <w:sz w:val="20"/>
                <w:szCs w:val="20"/>
              </w:rPr>
              <w:t>к раб</w:t>
            </w:r>
            <w:proofErr w:type="gramEnd"/>
            <w:r w:rsidRPr="009824D4">
              <w:rPr>
                <w:bCs/>
                <w:sz w:val="20"/>
                <w:szCs w:val="20"/>
              </w:rPr>
              <w:t>. силе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17,60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17,69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17,56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Уровень зарегистрированной безработицы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Общая численность безработных (по методологии МОТ)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0,10</w:t>
            </w:r>
          </w:p>
        </w:tc>
      </w:tr>
      <w:tr w:rsidR="00F6775B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12.15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Фонд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12 567,57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12 469,99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12 270,47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13 153,94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13 313,46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13 969,49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14 205,46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14 905,44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15 228,26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Темп роста фонда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115,36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99,22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108,50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107,20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  <w:bookmarkStart w:id="1" w:name="_GoBack"/>
      <w:bookmarkEnd w:id="1"/>
    </w:p>
    <w:sectPr w:rsidR="00EF4151" w:rsidRPr="00884FF2" w:rsidSect="004250DD">
      <w:headerReference w:type="default" r:id="rId11"/>
      <w:pgSz w:w="16838" w:h="11906" w:orient="landscape" w:code="9"/>
      <w:pgMar w:top="851" w:right="567" w:bottom="851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79D" w:rsidRDefault="0085079D">
      <w:r>
        <w:separator/>
      </w:r>
    </w:p>
  </w:endnote>
  <w:endnote w:type="continuationSeparator" w:id="0">
    <w:p w:rsidR="0085079D" w:rsidRDefault="0085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79D" w:rsidRDefault="0085079D">
      <w:r>
        <w:separator/>
      </w:r>
    </w:p>
  </w:footnote>
  <w:footnote w:type="continuationSeparator" w:id="0">
    <w:p w:rsidR="0085079D" w:rsidRDefault="00850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398" w:rsidRDefault="00AB6398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B6398" w:rsidRDefault="00AB63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398" w:rsidRDefault="00AB6398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250DD">
      <w:rPr>
        <w:rStyle w:val="af"/>
        <w:noProof/>
      </w:rPr>
      <w:t>350</w:t>
    </w:r>
    <w:r>
      <w:rPr>
        <w:rStyle w:val="af"/>
      </w:rPr>
      <w:fldChar w:fldCharType="end"/>
    </w:r>
  </w:p>
  <w:p w:rsidR="00AB6398" w:rsidRDefault="00AB639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9447522"/>
      <w:docPartObj>
        <w:docPartGallery w:val="Page Numbers (Top of Page)"/>
        <w:docPartUnique/>
      </w:docPartObj>
    </w:sdtPr>
    <w:sdtEndPr/>
    <w:sdtContent>
      <w:p w:rsidR="00554DB9" w:rsidRDefault="00554DB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0DD">
          <w:rPr>
            <w:noProof/>
          </w:rPr>
          <w:t>351</w:t>
        </w:r>
        <w:r>
          <w:fldChar w:fldCharType="end"/>
        </w:r>
      </w:p>
    </w:sdtContent>
  </w:sdt>
  <w:p w:rsidR="00554DB9" w:rsidRDefault="00554DB9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510004"/>
      <w:docPartObj>
        <w:docPartGallery w:val="Page Numbers (Top of Page)"/>
        <w:docPartUnique/>
      </w:docPartObj>
    </w:sdtPr>
    <w:sdtContent>
      <w:p w:rsidR="004250DD" w:rsidRDefault="004250D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366</w:t>
        </w:r>
        <w:r>
          <w:fldChar w:fldCharType="end"/>
        </w:r>
      </w:p>
    </w:sdtContent>
  </w:sdt>
  <w:p w:rsidR="00554DB9" w:rsidRDefault="00554D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8"/>
  </w:num>
  <w:num w:numId="5">
    <w:abstractNumId w:val="20"/>
  </w:num>
  <w:num w:numId="6">
    <w:abstractNumId w:val="22"/>
  </w:num>
  <w:num w:numId="7">
    <w:abstractNumId w:val="0"/>
  </w:num>
  <w:num w:numId="8">
    <w:abstractNumId w:val="13"/>
  </w:num>
  <w:num w:numId="9">
    <w:abstractNumId w:val="19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65C6"/>
    <w:rsid w:val="00070BA6"/>
    <w:rsid w:val="00073FD9"/>
    <w:rsid w:val="00075678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C530A"/>
    <w:rsid w:val="000C66BC"/>
    <w:rsid w:val="000D469B"/>
    <w:rsid w:val="000D7179"/>
    <w:rsid w:val="000E02E2"/>
    <w:rsid w:val="000E1714"/>
    <w:rsid w:val="000E1778"/>
    <w:rsid w:val="000F3254"/>
    <w:rsid w:val="000F4BBA"/>
    <w:rsid w:val="000F674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434AD"/>
    <w:rsid w:val="00143C33"/>
    <w:rsid w:val="001456C4"/>
    <w:rsid w:val="00145DAA"/>
    <w:rsid w:val="001513DB"/>
    <w:rsid w:val="00152F85"/>
    <w:rsid w:val="00156376"/>
    <w:rsid w:val="001579F2"/>
    <w:rsid w:val="001623AC"/>
    <w:rsid w:val="0018085D"/>
    <w:rsid w:val="001823C0"/>
    <w:rsid w:val="00192CF9"/>
    <w:rsid w:val="00195437"/>
    <w:rsid w:val="001A1CFD"/>
    <w:rsid w:val="001A2EBB"/>
    <w:rsid w:val="001A6D19"/>
    <w:rsid w:val="001A7A70"/>
    <w:rsid w:val="001C0D4D"/>
    <w:rsid w:val="001C5BDA"/>
    <w:rsid w:val="001D2C41"/>
    <w:rsid w:val="001D5EDB"/>
    <w:rsid w:val="001D778E"/>
    <w:rsid w:val="001E46B4"/>
    <w:rsid w:val="001F5AE6"/>
    <w:rsid w:val="002052A5"/>
    <w:rsid w:val="002076BD"/>
    <w:rsid w:val="00216681"/>
    <w:rsid w:val="0022602B"/>
    <w:rsid w:val="002331A0"/>
    <w:rsid w:val="00235B5B"/>
    <w:rsid w:val="00243169"/>
    <w:rsid w:val="00247AAD"/>
    <w:rsid w:val="00252B9D"/>
    <w:rsid w:val="0026317E"/>
    <w:rsid w:val="00265C28"/>
    <w:rsid w:val="002710C5"/>
    <w:rsid w:val="0027156E"/>
    <w:rsid w:val="00272DCF"/>
    <w:rsid w:val="0027761B"/>
    <w:rsid w:val="00281280"/>
    <w:rsid w:val="002824DD"/>
    <w:rsid w:val="00284E16"/>
    <w:rsid w:val="0028730C"/>
    <w:rsid w:val="00287846"/>
    <w:rsid w:val="00287BAC"/>
    <w:rsid w:val="002901BE"/>
    <w:rsid w:val="002947CF"/>
    <w:rsid w:val="00295A06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477"/>
    <w:rsid w:val="002D12F8"/>
    <w:rsid w:val="002D5681"/>
    <w:rsid w:val="002D6F75"/>
    <w:rsid w:val="002F4D8B"/>
    <w:rsid w:val="003012E0"/>
    <w:rsid w:val="00301F86"/>
    <w:rsid w:val="00303ACC"/>
    <w:rsid w:val="003066E2"/>
    <w:rsid w:val="00311EAF"/>
    <w:rsid w:val="00315B4F"/>
    <w:rsid w:val="00317DD3"/>
    <w:rsid w:val="00324874"/>
    <w:rsid w:val="0034196C"/>
    <w:rsid w:val="0034248F"/>
    <w:rsid w:val="0034685F"/>
    <w:rsid w:val="0034765D"/>
    <w:rsid w:val="00347A61"/>
    <w:rsid w:val="00347D62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0779"/>
    <w:rsid w:val="003B51C6"/>
    <w:rsid w:val="003C0564"/>
    <w:rsid w:val="003C7AB6"/>
    <w:rsid w:val="003D08E0"/>
    <w:rsid w:val="003D4B64"/>
    <w:rsid w:val="003D7A1A"/>
    <w:rsid w:val="003E47FF"/>
    <w:rsid w:val="003E4C95"/>
    <w:rsid w:val="003E5880"/>
    <w:rsid w:val="003E7A38"/>
    <w:rsid w:val="003F24F4"/>
    <w:rsid w:val="003F2BD3"/>
    <w:rsid w:val="003F7317"/>
    <w:rsid w:val="0040008B"/>
    <w:rsid w:val="0040122D"/>
    <w:rsid w:val="00401632"/>
    <w:rsid w:val="00412004"/>
    <w:rsid w:val="0041453E"/>
    <w:rsid w:val="00416D08"/>
    <w:rsid w:val="00417035"/>
    <w:rsid w:val="0042117D"/>
    <w:rsid w:val="00424EA5"/>
    <w:rsid w:val="004250DD"/>
    <w:rsid w:val="00430904"/>
    <w:rsid w:val="0043489B"/>
    <w:rsid w:val="00435505"/>
    <w:rsid w:val="00441CD7"/>
    <w:rsid w:val="00447F69"/>
    <w:rsid w:val="00451348"/>
    <w:rsid w:val="00452B91"/>
    <w:rsid w:val="00456947"/>
    <w:rsid w:val="00465577"/>
    <w:rsid w:val="004722BF"/>
    <w:rsid w:val="00475B83"/>
    <w:rsid w:val="004871C8"/>
    <w:rsid w:val="0049565A"/>
    <w:rsid w:val="00496753"/>
    <w:rsid w:val="00496C87"/>
    <w:rsid w:val="004A219D"/>
    <w:rsid w:val="004A2F34"/>
    <w:rsid w:val="004B437E"/>
    <w:rsid w:val="004B73B8"/>
    <w:rsid w:val="004B7E79"/>
    <w:rsid w:val="004C1909"/>
    <w:rsid w:val="004D2AB7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05144"/>
    <w:rsid w:val="005140E7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527E7"/>
    <w:rsid w:val="00553106"/>
    <w:rsid w:val="005543D6"/>
    <w:rsid w:val="00554DB9"/>
    <w:rsid w:val="00555AC8"/>
    <w:rsid w:val="00556DC8"/>
    <w:rsid w:val="00565697"/>
    <w:rsid w:val="005666CD"/>
    <w:rsid w:val="00570228"/>
    <w:rsid w:val="005714DD"/>
    <w:rsid w:val="00572B0E"/>
    <w:rsid w:val="00576CCF"/>
    <w:rsid w:val="00577A15"/>
    <w:rsid w:val="0058041A"/>
    <w:rsid w:val="0058045D"/>
    <w:rsid w:val="00582257"/>
    <w:rsid w:val="00583A3C"/>
    <w:rsid w:val="00593A3D"/>
    <w:rsid w:val="00596A70"/>
    <w:rsid w:val="005A2A78"/>
    <w:rsid w:val="005A2F17"/>
    <w:rsid w:val="005A66AC"/>
    <w:rsid w:val="005A6EBC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2277"/>
    <w:rsid w:val="005E643A"/>
    <w:rsid w:val="005E7F4D"/>
    <w:rsid w:val="005F0F94"/>
    <w:rsid w:val="005F2D49"/>
    <w:rsid w:val="005F33A5"/>
    <w:rsid w:val="005F3B08"/>
    <w:rsid w:val="005F3CB6"/>
    <w:rsid w:val="005F44FB"/>
    <w:rsid w:val="005F6089"/>
    <w:rsid w:val="005F79FE"/>
    <w:rsid w:val="00601A25"/>
    <w:rsid w:val="006066A2"/>
    <w:rsid w:val="0061100C"/>
    <w:rsid w:val="006117EC"/>
    <w:rsid w:val="00612792"/>
    <w:rsid w:val="00613649"/>
    <w:rsid w:val="00614C1E"/>
    <w:rsid w:val="006151D9"/>
    <w:rsid w:val="00620ABB"/>
    <w:rsid w:val="0062178F"/>
    <w:rsid w:val="0062295E"/>
    <w:rsid w:val="00625D7F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B184A"/>
    <w:rsid w:val="006B70B5"/>
    <w:rsid w:val="006C2A14"/>
    <w:rsid w:val="006C48F7"/>
    <w:rsid w:val="006C7436"/>
    <w:rsid w:val="006D3440"/>
    <w:rsid w:val="006D7096"/>
    <w:rsid w:val="006E6304"/>
    <w:rsid w:val="006F1017"/>
    <w:rsid w:val="006F4912"/>
    <w:rsid w:val="00701A0C"/>
    <w:rsid w:val="00707632"/>
    <w:rsid w:val="007102B4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44F7"/>
    <w:rsid w:val="007949E0"/>
    <w:rsid w:val="007A0635"/>
    <w:rsid w:val="007A138D"/>
    <w:rsid w:val="007A32CF"/>
    <w:rsid w:val="007A6104"/>
    <w:rsid w:val="007A637A"/>
    <w:rsid w:val="007B0533"/>
    <w:rsid w:val="007B240C"/>
    <w:rsid w:val="007B3BFC"/>
    <w:rsid w:val="007C01FA"/>
    <w:rsid w:val="007C077D"/>
    <w:rsid w:val="007C2A2D"/>
    <w:rsid w:val="007D0079"/>
    <w:rsid w:val="007D26DC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1758"/>
    <w:rsid w:val="00842A88"/>
    <w:rsid w:val="00843897"/>
    <w:rsid w:val="008454AA"/>
    <w:rsid w:val="0085079D"/>
    <w:rsid w:val="008542E7"/>
    <w:rsid w:val="0085585A"/>
    <w:rsid w:val="008567C3"/>
    <w:rsid w:val="00857CEB"/>
    <w:rsid w:val="00862693"/>
    <w:rsid w:val="00866364"/>
    <w:rsid w:val="008710BE"/>
    <w:rsid w:val="00884FF2"/>
    <w:rsid w:val="00891F06"/>
    <w:rsid w:val="00894B68"/>
    <w:rsid w:val="008973F5"/>
    <w:rsid w:val="008B17AF"/>
    <w:rsid w:val="008C406C"/>
    <w:rsid w:val="008D1384"/>
    <w:rsid w:val="008D3AA5"/>
    <w:rsid w:val="008D6E72"/>
    <w:rsid w:val="008E6AED"/>
    <w:rsid w:val="008F1A64"/>
    <w:rsid w:val="008F6BF4"/>
    <w:rsid w:val="0090136F"/>
    <w:rsid w:val="00902056"/>
    <w:rsid w:val="00903EB4"/>
    <w:rsid w:val="00907852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2E54"/>
    <w:rsid w:val="009824D4"/>
    <w:rsid w:val="00982C3C"/>
    <w:rsid w:val="0098519C"/>
    <w:rsid w:val="0099588E"/>
    <w:rsid w:val="00995DF9"/>
    <w:rsid w:val="009A1323"/>
    <w:rsid w:val="009A2E29"/>
    <w:rsid w:val="009A7773"/>
    <w:rsid w:val="009B02E0"/>
    <w:rsid w:val="009B631E"/>
    <w:rsid w:val="009C002B"/>
    <w:rsid w:val="009C0618"/>
    <w:rsid w:val="009C0F1B"/>
    <w:rsid w:val="009C6462"/>
    <w:rsid w:val="009D301C"/>
    <w:rsid w:val="009D354B"/>
    <w:rsid w:val="009E1013"/>
    <w:rsid w:val="009F099D"/>
    <w:rsid w:val="009F3E9C"/>
    <w:rsid w:val="009F4980"/>
    <w:rsid w:val="00A00728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1AA0"/>
    <w:rsid w:val="00AB38BA"/>
    <w:rsid w:val="00AB6398"/>
    <w:rsid w:val="00AB6710"/>
    <w:rsid w:val="00AB7286"/>
    <w:rsid w:val="00AC2CD3"/>
    <w:rsid w:val="00AC497A"/>
    <w:rsid w:val="00AC5C66"/>
    <w:rsid w:val="00AD3EE9"/>
    <w:rsid w:val="00AD52E7"/>
    <w:rsid w:val="00AD77FC"/>
    <w:rsid w:val="00AE19E5"/>
    <w:rsid w:val="00AE55CE"/>
    <w:rsid w:val="00AE784A"/>
    <w:rsid w:val="00B0133D"/>
    <w:rsid w:val="00B0600D"/>
    <w:rsid w:val="00B0797A"/>
    <w:rsid w:val="00B14D1B"/>
    <w:rsid w:val="00B15D81"/>
    <w:rsid w:val="00B1625B"/>
    <w:rsid w:val="00B21007"/>
    <w:rsid w:val="00B23DF7"/>
    <w:rsid w:val="00B24516"/>
    <w:rsid w:val="00B24803"/>
    <w:rsid w:val="00B36725"/>
    <w:rsid w:val="00B37A2A"/>
    <w:rsid w:val="00B50193"/>
    <w:rsid w:val="00B51DFB"/>
    <w:rsid w:val="00B52779"/>
    <w:rsid w:val="00B5384B"/>
    <w:rsid w:val="00B665EF"/>
    <w:rsid w:val="00B80CCA"/>
    <w:rsid w:val="00B86C15"/>
    <w:rsid w:val="00B95352"/>
    <w:rsid w:val="00BA05D6"/>
    <w:rsid w:val="00BA743D"/>
    <w:rsid w:val="00BB019C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E7ADE"/>
    <w:rsid w:val="00BF179F"/>
    <w:rsid w:val="00BF4913"/>
    <w:rsid w:val="00BF78A3"/>
    <w:rsid w:val="00C01223"/>
    <w:rsid w:val="00C05A63"/>
    <w:rsid w:val="00C0730F"/>
    <w:rsid w:val="00C11624"/>
    <w:rsid w:val="00C121C4"/>
    <w:rsid w:val="00C14E6D"/>
    <w:rsid w:val="00C14F16"/>
    <w:rsid w:val="00C161FB"/>
    <w:rsid w:val="00C21A67"/>
    <w:rsid w:val="00C23EBA"/>
    <w:rsid w:val="00C2585F"/>
    <w:rsid w:val="00C3052F"/>
    <w:rsid w:val="00C334CB"/>
    <w:rsid w:val="00C37C5F"/>
    <w:rsid w:val="00C45C4F"/>
    <w:rsid w:val="00C46713"/>
    <w:rsid w:val="00C5065D"/>
    <w:rsid w:val="00C50C9F"/>
    <w:rsid w:val="00C51FE0"/>
    <w:rsid w:val="00C56EB7"/>
    <w:rsid w:val="00C60F1B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E494C"/>
    <w:rsid w:val="00D0121A"/>
    <w:rsid w:val="00D10C0F"/>
    <w:rsid w:val="00D11FFE"/>
    <w:rsid w:val="00D1364E"/>
    <w:rsid w:val="00D139E6"/>
    <w:rsid w:val="00D218C3"/>
    <w:rsid w:val="00D2467A"/>
    <w:rsid w:val="00D265F9"/>
    <w:rsid w:val="00D26B34"/>
    <w:rsid w:val="00D31F0F"/>
    <w:rsid w:val="00D3398C"/>
    <w:rsid w:val="00D34954"/>
    <w:rsid w:val="00D42A5F"/>
    <w:rsid w:val="00D52E27"/>
    <w:rsid w:val="00D5348D"/>
    <w:rsid w:val="00D66F9F"/>
    <w:rsid w:val="00D67FEF"/>
    <w:rsid w:val="00D84AB4"/>
    <w:rsid w:val="00D9212A"/>
    <w:rsid w:val="00D94D3E"/>
    <w:rsid w:val="00D97C70"/>
    <w:rsid w:val="00DA0D02"/>
    <w:rsid w:val="00DA3915"/>
    <w:rsid w:val="00DA3FB7"/>
    <w:rsid w:val="00DA4008"/>
    <w:rsid w:val="00DA440F"/>
    <w:rsid w:val="00DB1801"/>
    <w:rsid w:val="00DB5F2C"/>
    <w:rsid w:val="00DB6BC6"/>
    <w:rsid w:val="00DC3C8F"/>
    <w:rsid w:val="00DE4A1C"/>
    <w:rsid w:val="00DE5485"/>
    <w:rsid w:val="00DF1B37"/>
    <w:rsid w:val="00DF3E27"/>
    <w:rsid w:val="00DF4B4E"/>
    <w:rsid w:val="00DF5565"/>
    <w:rsid w:val="00DF7EFE"/>
    <w:rsid w:val="00E02D11"/>
    <w:rsid w:val="00E15F7E"/>
    <w:rsid w:val="00E22308"/>
    <w:rsid w:val="00E23CFD"/>
    <w:rsid w:val="00E24366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26B1"/>
    <w:rsid w:val="00E67DAC"/>
    <w:rsid w:val="00E709BD"/>
    <w:rsid w:val="00E72E08"/>
    <w:rsid w:val="00E91797"/>
    <w:rsid w:val="00E917F7"/>
    <w:rsid w:val="00E92F43"/>
    <w:rsid w:val="00E947FF"/>
    <w:rsid w:val="00EA2F8A"/>
    <w:rsid w:val="00EB0D44"/>
    <w:rsid w:val="00EB3B09"/>
    <w:rsid w:val="00EC3D3E"/>
    <w:rsid w:val="00EC6D95"/>
    <w:rsid w:val="00EC6E78"/>
    <w:rsid w:val="00ED08C9"/>
    <w:rsid w:val="00ED68C7"/>
    <w:rsid w:val="00ED6B2F"/>
    <w:rsid w:val="00EE5534"/>
    <w:rsid w:val="00EF3708"/>
    <w:rsid w:val="00EF4151"/>
    <w:rsid w:val="00EF48F9"/>
    <w:rsid w:val="00EF7A49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5FBC"/>
    <w:rsid w:val="00F40E8E"/>
    <w:rsid w:val="00F6031C"/>
    <w:rsid w:val="00F629D2"/>
    <w:rsid w:val="00F6626D"/>
    <w:rsid w:val="00F6775B"/>
    <w:rsid w:val="00F731CB"/>
    <w:rsid w:val="00F809AE"/>
    <w:rsid w:val="00F80D8C"/>
    <w:rsid w:val="00F864C4"/>
    <w:rsid w:val="00F9281D"/>
    <w:rsid w:val="00F92A92"/>
    <w:rsid w:val="00F976BC"/>
    <w:rsid w:val="00F97B18"/>
    <w:rsid w:val="00FA06A1"/>
    <w:rsid w:val="00FA4777"/>
    <w:rsid w:val="00FB1DE5"/>
    <w:rsid w:val="00FB5535"/>
    <w:rsid w:val="00FC0F69"/>
    <w:rsid w:val="00FC2235"/>
    <w:rsid w:val="00FC3D77"/>
    <w:rsid w:val="00FC41E8"/>
    <w:rsid w:val="00FC6B51"/>
    <w:rsid w:val="00FD0AA4"/>
    <w:rsid w:val="00FD20EB"/>
    <w:rsid w:val="00FD5A24"/>
    <w:rsid w:val="00FD7845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551C2-D9FD-45AD-8007-3FDEF97D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4D3603"/>
    <w:rPr>
      <w:b/>
    </w:rPr>
  </w:style>
  <w:style w:type="paragraph" w:styleId="a7">
    <w:name w:val="Body Text Indent"/>
    <w:basedOn w:val="a"/>
    <w:rsid w:val="004D3603"/>
    <w:pPr>
      <w:ind w:left="360"/>
      <w:jc w:val="both"/>
    </w:pPr>
  </w:style>
  <w:style w:type="paragraph" w:styleId="a8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0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b">
    <w:name w:val="Цветовое выделение"/>
    <w:rsid w:val="006E6304"/>
    <w:rPr>
      <w:b/>
      <w:color w:val="000080"/>
    </w:rPr>
  </w:style>
  <w:style w:type="character" w:customStyle="1" w:styleId="ac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d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">
    <w:name w:val="page number"/>
    <w:basedOn w:val="a0"/>
    <w:rsid w:val="00F92A92"/>
  </w:style>
  <w:style w:type="table" w:styleId="af0">
    <w:name w:val="Table Grid"/>
    <w:basedOn w:val="a1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iPriority w:val="99"/>
    <w:unhideWhenUsed/>
    <w:rsid w:val="00AB6398"/>
    <w:rPr>
      <w:color w:val="0563C1"/>
      <w:u w:val="single"/>
    </w:rPr>
  </w:style>
  <w:style w:type="character" w:styleId="af2">
    <w:name w:val="FollowedHyperlink"/>
    <w:uiPriority w:val="99"/>
    <w:unhideWhenUsed/>
    <w:rsid w:val="00AB6398"/>
    <w:rPr>
      <w:color w:val="954F72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554D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&#1056;&#1072;&#1089;&#1087;&#1086;&#1088;&#1103;&#1078;&#1077;&#1085;&#1080;&#1103;\&#1063;&#1077;&#1088;&#1085;&#1086;&#1074;&#1080;&#1082;&#1080;\&#1043;&#1083;&#1072;&#1074;&#1085;&#1099;&#1081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Главный шаблон</Template>
  <TotalTime>5</TotalTime>
  <Pages>34</Pages>
  <Words>6439</Words>
  <Characters>41077</Characters>
  <Application>Microsoft Office Word</Application>
  <DocSecurity>0</DocSecurity>
  <Lines>342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О единовременном</vt:lpstr>
      <vt:lpstr>О единовременном</vt:lpstr>
    </vt:vector>
  </TitlesOfParts>
  <Company/>
  <LinksUpToDate>false</LinksUpToDate>
  <CharactersWithSpaces>47422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Сергей Медведев</cp:lastModifiedBy>
  <cp:revision>3</cp:revision>
  <cp:lastPrinted>2020-08-20T04:43:00Z</cp:lastPrinted>
  <dcterms:created xsi:type="dcterms:W3CDTF">2020-11-03T04:34:00Z</dcterms:created>
  <dcterms:modified xsi:type="dcterms:W3CDTF">2021-03-03T09:40:00Z</dcterms:modified>
</cp:coreProperties>
</file>